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D2044D" w14:textId="3B2A1E71" w:rsidR="00845294" w:rsidRPr="00737948" w:rsidRDefault="00845294" w:rsidP="00845294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 w:rsidR="005906EB">
        <w:rPr>
          <w:rFonts w:ascii="Arial" w:eastAsia="SimSun" w:hAnsi="Arial" w:cs="Arial"/>
          <w:b/>
          <w:bCs/>
          <w:sz w:val="24"/>
        </w:rPr>
        <w:t>5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1B47FC" w:rsidRPr="001B47FC">
        <w:rPr>
          <w:rFonts w:ascii="Arial" w:eastAsia="SimSun" w:hAnsi="Arial" w:cs="Arial"/>
          <w:b/>
          <w:bCs/>
          <w:sz w:val="24"/>
        </w:rPr>
        <w:t>SP-241327</w:t>
      </w:r>
    </w:p>
    <w:p w14:paraId="15FBF99B" w14:textId="77AEA55C" w:rsidR="00845294" w:rsidRPr="00737948" w:rsidRDefault="005906EB" w:rsidP="00845294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10-13</w:t>
      </w:r>
      <w:r w:rsidR="00845294" w:rsidRPr="00737948">
        <w:rPr>
          <w:rFonts w:ascii="Arial" w:eastAsia="SimSun" w:hAnsi="Arial" w:cs="Arial"/>
          <w:b/>
          <w:bCs/>
          <w:sz w:val="24"/>
        </w:rPr>
        <w:t xml:space="preserve"> </w:t>
      </w:r>
      <w:r>
        <w:rPr>
          <w:rFonts w:ascii="Arial" w:eastAsia="SimSun" w:hAnsi="Arial" w:cs="Arial"/>
          <w:b/>
          <w:bCs/>
          <w:sz w:val="24"/>
        </w:rPr>
        <w:t>Sept</w:t>
      </w:r>
      <w:r w:rsidR="00845294" w:rsidRPr="00737948">
        <w:rPr>
          <w:rFonts w:ascii="Arial" w:eastAsia="SimSun" w:hAnsi="Arial" w:cs="Arial"/>
          <w:b/>
          <w:bCs/>
          <w:sz w:val="24"/>
        </w:rPr>
        <w:t xml:space="preserve"> 2024, </w:t>
      </w:r>
      <w:r>
        <w:rPr>
          <w:rFonts w:ascii="Arial" w:eastAsia="SimSun" w:hAnsi="Arial" w:cs="Arial"/>
          <w:b/>
          <w:bCs/>
          <w:sz w:val="24"/>
        </w:rPr>
        <w:t>Melbourne, AU</w:t>
      </w:r>
    </w:p>
    <w:p w14:paraId="7EA37E0E" w14:textId="35521B95" w:rsidR="00845294" w:rsidRPr="00737948" w:rsidRDefault="00845294" w:rsidP="0084529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737948">
        <w:rPr>
          <w:rFonts w:ascii="Arial" w:eastAsia="Batang" w:hAnsi="Arial"/>
          <w:b/>
          <w:sz w:val="24"/>
          <w:szCs w:val="24"/>
          <w:lang w:val="en-US"/>
        </w:rPr>
        <w:tab/>
      </w:r>
      <w:r w:rsidR="005906EB" w:rsidRPr="00845294">
        <w:rPr>
          <w:rFonts w:ascii="Arial" w:hAnsi="Arial"/>
          <w:b/>
          <w:lang w:val="en-US"/>
        </w:rPr>
        <w:t>NTT DOCOMO, Nokia, Verizon, T-Mobile USA, AT&amp;T, Samsung, Casa Systems, BT, Oracle, SK Telecom, Cisco, MATRIXX Software, Charter Communications, NEC, Rakuten Mobile, Reliance Jio, Telefonica, KPN, DISH Network, FirstNet, Comcast, Oppo, ZTE, LG Electronics</w:t>
      </w:r>
    </w:p>
    <w:p w14:paraId="6127DB9D" w14:textId="30A53CFD" w:rsidR="00845294" w:rsidRPr="00F42D16" w:rsidRDefault="00845294" w:rsidP="0084529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lang w:val="en-US"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 w:rsidR="005906EB" w:rsidRPr="00F42D16">
        <w:rPr>
          <w:rFonts w:ascii="Arial" w:eastAsia="Batang" w:hAnsi="Arial" w:cs="Arial"/>
          <w:b/>
        </w:rPr>
        <w:t>Revised</w:t>
      </w:r>
      <w:r w:rsidRPr="00F42D16">
        <w:rPr>
          <w:rFonts w:ascii="Arial" w:eastAsia="Batang" w:hAnsi="Arial" w:cs="Arial"/>
          <w:b/>
        </w:rPr>
        <w:t xml:space="preserve"> WID on System aspects of 5G NR </w:t>
      </w:r>
      <w:proofErr w:type="spellStart"/>
      <w:r w:rsidRPr="00F42D16">
        <w:rPr>
          <w:rFonts w:ascii="Arial" w:eastAsia="Batang" w:hAnsi="Arial" w:cs="Arial"/>
          <w:b/>
        </w:rPr>
        <w:t>Femto</w:t>
      </w:r>
      <w:proofErr w:type="spellEnd"/>
    </w:p>
    <w:p w14:paraId="5121120A" w14:textId="77777777" w:rsidR="00845294" w:rsidRPr="00F42D16" w:rsidRDefault="00845294" w:rsidP="0084529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lang w:eastAsia="ko-KR"/>
        </w:rPr>
      </w:pPr>
      <w:r w:rsidRPr="00737948">
        <w:rPr>
          <w:rFonts w:ascii="Arial" w:eastAsia="Batang" w:hAnsi="Arial"/>
          <w:b/>
          <w:sz w:val="24"/>
          <w:szCs w:val="24"/>
        </w:rPr>
        <w:t>Document for: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F42D16">
        <w:rPr>
          <w:rFonts w:ascii="Arial" w:eastAsia="Batang" w:hAnsi="Arial"/>
          <w:b/>
          <w:lang w:eastAsia="ko-KR"/>
        </w:rPr>
        <w:t>Approval</w:t>
      </w:r>
    </w:p>
    <w:p w14:paraId="1468BC60" w14:textId="3278ACA1" w:rsidR="001E489F" w:rsidRPr="00F42D16" w:rsidRDefault="00845294" w:rsidP="005906E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16"/>
          <w:szCs w:val="16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</w:rPr>
        <w:t>Agenda Item: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F42D16">
        <w:rPr>
          <w:rFonts w:ascii="Arial" w:eastAsia="SimSun" w:hAnsi="Arial"/>
          <w:b/>
          <w:lang w:val="en-US" w:eastAsia="zh-CN"/>
        </w:rPr>
        <w:t>6.2.2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BF885C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845294">
        <w:rPr>
          <w:lang w:eastAsia="ja-JP"/>
        </w:rPr>
        <w:tab/>
      </w:r>
      <w:r w:rsidR="000C3EE0">
        <w:rPr>
          <w:lang w:eastAsia="ja-JP"/>
        </w:rPr>
        <w:t>System</w:t>
      </w:r>
      <w:r w:rsidR="000C3EE0" w:rsidRPr="00A952AA">
        <w:rPr>
          <w:lang w:eastAsia="ja-JP"/>
        </w:rPr>
        <w:t xml:space="preserve"> aspects of </w:t>
      </w:r>
      <w:r w:rsidR="000C3EE0" w:rsidRPr="000C5095">
        <w:rPr>
          <w:lang w:eastAsia="ja-JP"/>
        </w:rPr>
        <w:t xml:space="preserve">5G </w:t>
      </w:r>
      <w:r w:rsidR="000C3EE0">
        <w:rPr>
          <w:lang w:eastAsia="ja-JP"/>
        </w:rPr>
        <w:t xml:space="preserve">NR </w:t>
      </w:r>
      <w:proofErr w:type="spellStart"/>
      <w:r w:rsidR="000C3EE0" w:rsidRPr="000C5095">
        <w:rPr>
          <w:lang w:eastAsia="ja-JP"/>
        </w:rPr>
        <w:t>Femto</w:t>
      </w:r>
      <w:proofErr w:type="spellEnd"/>
    </w:p>
    <w:p w14:paraId="1845B441" w14:textId="442E680C" w:rsidR="001E489F" w:rsidRPr="00BA3A53" w:rsidRDefault="001E489F" w:rsidP="001E489F">
      <w:pPr>
        <w:pStyle w:val="Guidance"/>
      </w:pPr>
    </w:p>
    <w:p w14:paraId="4520DCE2" w14:textId="54FC616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C3EE0">
        <w:rPr>
          <w:lang w:eastAsia="ja-JP"/>
        </w:rPr>
        <w:t>5G_Femto</w:t>
      </w:r>
    </w:p>
    <w:p w14:paraId="18C69795" w14:textId="7C00ABAC" w:rsidR="001E489F" w:rsidRDefault="001E489F" w:rsidP="001E489F">
      <w:pPr>
        <w:pStyle w:val="Guidance"/>
      </w:pPr>
    </w:p>
    <w:p w14:paraId="15B1DB90" w14:textId="3919919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45294">
        <w:rPr>
          <w:lang w:eastAsia="ja-JP"/>
        </w:rPr>
        <w:t>1040028</w:t>
      </w:r>
    </w:p>
    <w:p w14:paraId="6340F223" w14:textId="73A23A78" w:rsidR="001E489F" w:rsidRDefault="001E489F" w:rsidP="001E489F">
      <w:pPr>
        <w:pStyle w:val="Guidance"/>
      </w:pPr>
    </w:p>
    <w:p w14:paraId="4D9605DA" w14:textId="4DAB3F1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C3EE0">
        <w:rPr>
          <w:lang w:eastAsia="ja-JP"/>
        </w:rPr>
        <w:t>19</w:t>
      </w:r>
    </w:p>
    <w:p w14:paraId="0F6B4D92" w14:textId="3DA02C6C" w:rsidR="001E489F" w:rsidRPr="006C2E80" w:rsidRDefault="001E489F" w:rsidP="001E489F">
      <w:pPr>
        <w:pStyle w:val="Guidance"/>
      </w:pPr>
    </w:p>
    <w:p w14:paraId="1A1EDEA3" w14:textId="77777777" w:rsidR="001F0348" w:rsidRPr="00365A7F" w:rsidRDefault="001E489F" w:rsidP="001F034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</w:r>
      <w:r w:rsidR="001F0348" w:rsidRPr="007861B8">
        <w:rPr>
          <w:lang w:eastAsia="ja-JP"/>
        </w:rP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F0348" w14:paraId="3CB4CBF5" w14:textId="77777777" w:rsidTr="0084529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4FDC0C" w14:textId="77777777" w:rsidR="001F0348" w:rsidRDefault="001F0348" w:rsidP="006C23C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BB9811D" w14:textId="77777777" w:rsidR="001F0348" w:rsidRDefault="001F0348" w:rsidP="006C23C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69B1DAF" w14:textId="77777777" w:rsidR="001F0348" w:rsidRDefault="001F0348" w:rsidP="006C23C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7CEAEFF" w14:textId="77777777" w:rsidR="001F0348" w:rsidRDefault="001F0348" w:rsidP="006C23C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F1C401B" w14:textId="77777777" w:rsidR="001F0348" w:rsidRDefault="001F0348" w:rsidP="006C23C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9D432FC" w14:textId="77777777" w:rsidR="001F0348" w:rsidRDefault="001F0348" w:rsidP="006C23CC">
            <w:pPr>
              <w:pStyle w:val="TAH"/>
            </w:pPr>
            <w:r>
              <w:t>Others (specify)</w:t>
            </w:r>
          </w:p>
        </w:tc>
      </w:tr>
      <w:tr w:rsidR="001F0348" w14:paraId="1E1648C8" w14:textId="77777777" w:rsidTr="0084529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F014ABF" w14:textId="77777777" w:rsidR="001F0348" w:rsidRDefault="001F0348" w:rsidP="006C23C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F9D6BEF" w14:textId="77777777" w:rsidR="001F0348" w:rsidRDefault="001F0348" w:rsidP="006C23C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542950E" w14:textId="268D9E06" w:rsidR="001F0348" w:rsidRDefault="001F0348" w:rsidP="006C23C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65CFCD8" w14:textId="59A543B7" w:rsidR="001F0348" w:rsidRDefault="001F0348" w:rsidP="006C23C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85CE49B" w14:textId="77777777" w:rsidR="001F0348" w:rsidRDefault="001F0348" w:rsidP="006C23C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EBAC4A2" w14:textId="77777777" w:rsidR="001F0348" w:rsidRDefault="001F0348" w:rsidP="006C23CC">
            <w:pPr>
              <w:pStyle w:val="TAC"/>
            </w:pPr>
          </w:p>
        </w:tc>
      </w:tr>
      <w:tr w:rsidR="001F0348" w14:paraId="48AB5827" w14:textId="77777777" w:rsidTr="0084529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7F2D089" w14:textId="77777777" w:rsidR="001F0348" w:rsidRDefault="001F0348" w:rsidP="006C23C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936F43C" w14:textId="77777777" w:rsidR="001F0348" w:rsidRDefault="001F0348" w:rsidP="006C23C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C445AD1" w14:textId="2D9554D7" w:rsidR="001F0348" w:rsidRDefault="005147B4" w:rsidP="006C23CC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155CE689" w14:textId="5EAB6D60" w:rsidR="001F0348" w:rsidRDefault="005147B4" w:rsidP="006C23C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804CABF" w14:textId="77777777" w:rsidR="001F0348" w:rsidRDefault="001F0348" w:rsidP="006C23CC">
            <w:pPr>
              <w:pStyle w:val="TAC"/>
            </w:pPr>
          </w:p>
        </w:tc>
        <w:tc>
          <w:tcPr>
            <w:tcW w:w="1752" w:type="dxa"/>
          </w:tcPr>
          <w:p w14:paraId="5AE2C4F9" w14:textId="77777777" w:rsidR="001F0348" w:rsidRDefault="001F0348" w:rsidP="006C23CC">
            <w:pPr>
              <w:pStyle w:val="TAC"/>
            </w:pPr>
          </w:p>
        </w:tc>
      </w:tr>
      <w:tr w:rsidR="001F0348" w14:paraId="03002186" w14:textId="77777777" w:rsidTr="0084529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061A5E2" w14:textId="77777777" w:rsidR="001F0348" w:rsidRDefault="001F0348" w:rsidP="006C23C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D25C782" w14:textId="77777777" w:rsidR="001F0348" w:rsidRDefault="001F0348" w:rsidP="006C23CC">
            <w:pPr>
              <w:pStyle w:val="TAC"/>
            </w:pPr>
          </w:p>
        </w:tc>
        <w:tc>
          <w:tcPr>
            <w:tcW w:w="1037" w:type="dxa"/>
          </w:tcPr>
          <w:p w14:paraId="5D63C288" w14:textId="3423AFAE" w:rsidR="001F0348" w:rsidRDefault="001F0348" w:rsidP="006C23CC">
            <w:pPr>
              <w:pStyle w:val="TAC"/>
              <w:rPr>
                <w:lang w:eastAsia="ja-JP"/>
              </w:rPr>
            </w:pPr>
          </w:p>
        </w:tc>
        <w:tc>
          <w:tcPr>
            <w:tcW w:w="850" w:type="dxa"/>
          </w:tcPr>
          <w:p w14:paraId="572AC26E" w14:textId="77777777" w:rsidR="001F0348" w:rsidRDefault="001F0348" w:rsidP="006C23CC">
            <w:pPr>
              <w:pStyle w:val="TAC"/>
            </w:pPr>
          </w:p>
        </w:tc>
        <w:tc>
          <w:tcPr>
            <w:tcW w:w="851" w:type="dxa"/>
          </w:tcPr>
          <w:p w14:paraId="1E71ECCD" w14:textId="77777777" w:rsidR="001F0348" w:rsidRDefault="001F0348" w:rsidP="006C23CC">
            <w:pPr>
              <w:pStyle w:val="TAC"/>
            </w:pPr>
          </w:p>
        </w:tc>
        <w:tc>
          <w:tcPr>
            <w:tcW w:w="1752" w:type="dxa"/>
          </w:tcPr>
          <w:p w14:paraId="13962B19" w14:textId="77777777" w:rsidR="001F0348" w:rsidRDefault="001F0348" w:rsidP="006C23CC">
            <w:pPr>
              <w:pStyle w:val="TAC"/>
            </w:pPr>
          </w:p>
        </w:tc>
      </w:tr>
    </w:tbl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845294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845294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845294">
        <w:trPr>
          <w:cantSplit/>
          <w:jc w:val="center"/>
        </w:trPr>
        <w:tc>
          <w:tcPr>
            <w:tcW w:w="452" w:type="dxa"/>
          </w:tcPr>
          <w:p w14:paraId="2454A3B6" w14:textId="60BB1EC3" w:rsidR="007861B8" w:rsidRDefault="001F034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845294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845294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0037CF0E" w:rsidR="001E489F" w:rsidRPr="009A6092" w:rsidRDefault="001E489F" w:rsidP="00845294">
      <w:pPr>
        <w:pStyle w:val="Guidance"/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84529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4529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845294">
        <w:trPr>
          <w:cantSplit/>
          <w:jc w:val="center"/>
        </w:trPr>
        <w:tc>
          <w:tcPr>
            <w:tcW w:w="1101" w:type="dxa"/>
          </w:tcPr>
          <w:p w14:paraId="68BCEFEC" w14:textId="1F3CB633" w:rsidR="001E489F" w:rsidRDefault="001F0348" w:rsidP="005875D6">
            <w:pPr>
              <w:pStyle w:val="TAL"/>
            </w:pPr>
            <w:r w:rsidRPr="001F0348">
              <w:t>FS_5G_Femto</w:t>
            </w:r>
          </w:p>
        </w:tc>
        <w:tc>
          <w:tcPr>
            <w:tcW w:w="1101" w:type="dxa"/>
          </w:tcPr>
          <w:p w14:paraId="334D300A" w14:textId="0DE6D2AE" w:rsidR="001E489F" w:rsidRDefault="001F0348" w:rsidP="005875D6">
            <w:pPr>
              <w:pStyle w:val="TAL"/>
            </w:pPr>
            <w:r>
              <w:t>S2</w:t>
            </w:r>
          </w:p>
        </w:tc>
        <w:tc>
          <w:tcPr>
            <w:tcW w:w="1101" w:type="dxa"/>
          </w:tcPr>
          <w:p w14:paraId="3338BA6A" w14:textId="1FD9301A" w:rsidR="001E489F" w:rsidRDefault="001F0348" w:rsidP="005875D6">
            <w:pPr>
              <w:pStyle w:val="TAL"/>
            </w:pPr>
            <w:r w:rsidRPr="001F0348">
              <w:t>1020002</w:t>
            </w:r>
          </w:p>
        </w:tc>
        <w:tc>
          <w:tcPr>
            <w:tcW w:w="6010" w:type="dxa"/>
          </w:tcPr>
          <w:p w14:paraId="225432A0" w14:textId="0A135FA3" w:rsidR="001E489F" w:rsidRPr="00251D80" w:rsidRDefault="001F0348" w:rsidP="005875D6">
            <w:pPr>
              <w:pStyle w:val="TAL"/>
            </w:pPr>
            <w:r w:rsidRPr="001F0348">
              <w:t xml:space="preserve">Study on System aspects of 5G NR </w:t>
            </w:r>
            <w:proofErr w:type="spellStart"/>
            <w:r w:rsidRPr="001F0348">
              <w:t>Femto</w:t>
            </w:r>
            <w:proofErr w:type="spellEnd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84529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84529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845294">
        <w:trPr>
          <w:cantSplit/>
          <w:jc w:val="center"/>
        </w:trPr>
        <w:tc>
          <w:tcPr>
            <w:tcW w:w="1101" w:type="dxa"/>
          </w:tcPr>
          <w:p w14:paraId="2A3B29D4" w14:textId="67340B2C" w:rsidR="001E489F" w:rsidRDefault="006321A8" w:rsidP="005875D6">
            <w:pPr>
              <w:pStyle w:val="TAL"/>
            </w:pPr>
            <w:r w:rsidRPr="006321A8">
              <w:t>1020082</w:t>
            </w:r>
          </w:p>
        </w:tc>
        <w:tc>
          <w:tcPr>
            <w:tcW w:w="3326" w:type="dxa"/>
          </w:tcPr>
          <w:p w14:paraId="3AC061FD" w14:textId="7C9D049C" w:rsidR="001E489F" w:rsidRDefault="006321A8" w:rsidP="005875D6">
            <w:pPr>
              <w:pStyle w:val="TAL"/>
            </w:pPr>
            <w:r w:rsidRPr="006321A8">
              <w:t>Study on additional topological enhancements for NR</w:t>
            </w:r>
          </w:p>
        </w:tc>
        <w:tc>
          <w:tcPr>
            <w:tcW w:w="5099" w:type="dxa"/>
          </w:tcPr>
          <w:p w14:paraId="017BF4B1" w14:textId="37AD4B27" w:rsidR="001E489F" w:rsidRPr="00251D80" w:rsidRDefault="002A6A4D" w:rsidP="005875D6">
            <w:pPr>
              <w:pStyle w:val="Guidance"/>
            </w:pPr>
            <w:r w:rsidRPr="002A6A4D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Study the overall RAN architecture and required functional and procedural impacts for supporting 5G </w:t>
            </w:r>
            <w:proofErr w:type="spellStart"/>
            <w:r w:rsidRPr="002A6A4D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Femto</w:t>
            </w:r>
            <w:proofErr w:type="spellEnd"/>
            <w:r w:rsidRPr="002A6A4D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deployments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B1B9434" w14:textId="331E8683" w:rsidR="006321A8" w:rsidRPr="00413900" w:rsidRDefault="006321A8" w:rsidP="006321A8">
      <w:pPr>
        <w:rPr>
          <w:i/>
          <w:iCs/>
        </w:rPr>
      </w:pPr>
      <w:r w:rsidRPr="00886BB0">
        <w:rPr>
          <w:iCs/>
        </w:rPr>
        <w:t>In 3G and 4G</w:t>
      </w:r>
      <w:r>
        <w:rPr>
          <w:iCs/>
        </w:rPr>
        <w:t xml:space="preserve">, </w:t>
      </w:r>
      <w:r w:rsidRPr="00886BB0">
        <w:rPr>
          <w:iCs/>
        </w:rPr>
        <w:t xml:space="preserve">3GPP defined an architecture </w:t>
      </w:r>
      <w:r>
        <w:rPr>
          <w:iCs/>
        </w:rPr>
        <w:t xml:space="preserve">for </w:t>
      </w:r>
      <w:r w:rsidRPr="00A617D8">
        <w:rPr>
          <w:iCs/>
        </w:rPr>
        <w:t xml:space="preserve">Home </w:t>
      </w:r>
      <w:proofErr w:type="spellStart"/>
      <w:r w:rsidRPr="00B0377B">
        <w:rPr>
          <w:rFonts w:hint="eastAsia"/>
        </w:rPr>
        <w:t>eNodeB</w:t>
      </w:r>
      <w:proofErr w:type="spellEnd"/>
      <w:r>
        <w:t xml:space="preserve"> (</w:t>
      </w:r>
      <w:r w:rsidRPr="000D3D81">
        <w:rPr>
          <w:iCs/>
        </w:rPr>
        <w:t>H</w:t>
      </w:r>
      <w:r>
        <w:rPr>
          <w:iCs/>
        </w:rPr>
        <w:t>e</w:t>
      </w:r>
      <w:r w:rsidRPr="000D3D81">
        <w:rPr>
          <w:iCs/>
        </w:rPr>
        <w:t>NB</w:t>
      </w:r>
      <w:r>
        <w:t>)</w:t>
      </w:r>
      <w:r w:rsidRPr="00A617D8">
        <w:rPr>
          <w:iCs/>
        </w:rPr>
        <w:t>/Home</w:t>
      </w:r>
      <w:r>
        <w:rPr>
          <w:iCs/>
        </w:rPr>
        <w:t xml:space="preserve"> </w:t>
      </w:r>
      <w:proofErr w:type="spellStart"/>
      <w:r w:rsidRPr="00A617D8">
        <w:rPr>
          <w:iCs/>
        </w:rPr>
        <w:t>NodeB</w:t>
      </w:r>
      <w:proofErr w:type="spellEnd"/>
      <w:r>
        <w:rPr>
          <w:iCs/>
        </w:rPr>
        <w:t xml:space="preserve"> (</w:t>
      </w:r>
      <w:r w:rsidRPr="0084456F">
        <w:rPr>
          <w:iCs/>
        </w:rPr>
        <w:t>HNB</w:t>
      </w:r>
      <w:r>
        <w:rPr>
          <w:iCs/>
        </w:rPr>
        <w:t xml:space="preserve">) (or </w:t>
      </w:r>
      <w:proofErr w:type="spellStart"/>
      <w:r w:rsidRPr="000D3D81">
        <w:rPr>
          <w:iCs/>
        </w:rPr>
        <w:t>Femto</w:t>
      </w:r>
      <w:proofErr w:type="spellEnd"/>
      <w:r>
        <w:rPr>
          <w:iCs/>
        </w:rPr>
        <w:t>/F</w:t>
      </w:r>
      <w:r w:rsidRPr="000D3D81">
        <w:rPr>
          <w:iCs/>
        </w:rPr>
        <w:t>emtocell is synonymous of HeNB</w:t>
      </w:r>
      <w:r>
        <w:rPr>
          <w:iCs/>
        </w:rPr>
        <w:t>/</w:t>
      </w:r>
      <w:r w:rsidRPr="000D3D81">
        <w:rPr>
          <w:iCs/>
        </w:rPr>
        <w:t>HNB in 3GPP</w:t>
      </w:r>
      <w:r>
        <w:rPr>
          <w:iCs/>
        </w:rPr>
        <w:t xml:space="preserve"> and is also well-defined by other STD </w:t>
      </w:r>
      <w:r w:rsidRPr="009A0240">
        <w:rPr>
          <w:iCs/>
        </w:rPr>
        <w:t>organization</w:t>
      </w:r>
      <w:r>
        <w:rPr>
          <w:iCs/>
        </w:rPr>
        <w:t xml:space="preserve">s such as </w:t>
      </w:r>
      <w:r w:rsidRPr="00CD4056">
        <w:rPr>
          <w:iCs/>
        </w:rPr>
        <w:t>Broadband Forum TR-196</w:t>
      </w:r>
      <w:r>
        <w:rPr>
          <w:iCs/>
        </w:rPr>
        <w:t xml:space="preserve">) in TS </w:t>
      </w:r>
      <w:r w:rsidRPr="006E1460">
        <w:rPr>
          <w:iCs/>
        </w:rPr>
        <w:t>22.220</w:t>
      </w:r>
      <w:r>
        <w:rPr>
          <w:iCs/>
        </w:rPr>
        <w:t xml:space="preserve"> and TS 36.300 </w:t>
      </w:r>
      <w:r w:rsidRPr="004260F0">
        <w:rPr>
          <w:iCs/>
        </w:rPr>
        <w:t xml:space="preserve">that enables </w:t>
      </w:r>
      <w:r w:rsidRPr="00A617D8">
        <w:rPr>
          <w:iCs/>
        </w:rPr>
        <w:t>small access</w:t>
      </w:r>
      <w:r>
        <w:rPr>
          <w:iCs/>
        </w:rPr>
        <w:t xml:space="preserve"> </w:t>
      </w:r>
      <w:r w:rsidRPr="00A617D8">
        <w:rPr>
          <w:iCs/>
        </w:rPr>
        <w:t>points deployed in customer premises (on a campus or at home) for access to operator, Internet and local services like</w:t>
      </w:r>
      <w:r>
        <w:rPr>
          <w:iCs/>
        </w:rPr>
        <w:t xml:space="preserve"> </w:t>
      </w:r>
      <w:r w:rsidRPr="00A617D8">
        <w:rPr>
          <w:iCs/>
        </w:rPr>
        <w:t>local printers or local servers</w:t>
      </w:r>
      <w:r>
        <w:rPr>
          <w:iCs/>
        </w:rPr>
        <w:t xml:space="preserve">. For 5G, </w:t>
      </w:r>
      <w:r w:rsidRPr="00C25D50">
        <w:rPr>
          <w:iCs/>
        </w:rPr>
        <w:t xml:space="preserve">SA1 has defined normative requirements for Premises Radio Access Station (PRAS) as part of the </w:t>
      </w:r>
      <w:proofErr w:type="spellStart"/>
      <w:r w:rsidRPr="00C25D50">
        <w:rPr>
          <w:iCs/>
        </w:rPr>
        <w:t>PIRates</w:t>
      </w:r>
      <w:proofErr w:type="spellEnd"/>
      <w:r w:rsidRPr="00C25D50">
        <w:rPr>
          <w:iCs/>
        </w:rPr>
        <w:t xml:space="preserve"> WID (see TS 22.261, clause 6.38).</w:t>
      </w:r>
      <w:r>
        <w:rPr>
          <w:iCs/>
        </w:rPr>
        <w:t xml:space="preserve"> </w:t>
      </w:r>
      <w:r w:rsidRPr="00886BB0">
        <w:rPr>
          <w:iCs/>
        </w:rPr>
        <w:t xml:space="preserve">In </w:t>
      </w:r>
      <w:r>
        <w:rPr>
          <w:iCs/>
        </w:rPr>
        <w:t>fact</w:t>
      </w:r>
      <w:r w:rsidRPr="00886BB0">
        <w:rPr>
          <w:iCs/>
        </w:rPr>
        <w:t xml:space="preserve">, NR </w:t>
      </w:r>
      <w:proofErr w:type="spellStart"/>
      <w:r w:rsidRPr="00886BB0">
        <w:rPr>
          <w:iCs/>
        </w:rPr>
        <w:t>Femto</w:t>
      </w:r>
      <w:proofErr w:type="spellEnd"/>
      <w:r w:rsidRPr="00886BB0">
        <w:rPr>
          <w:iCs/>
        </w:rPr>
        <w:t xml:space="preserve"> access is limitedly specified (e.g.</w:t>
      </w:r>
      <w:r>
        <w:rPr>
          <w:iCs/>
        </w:rPr>
        <w:t>,</w:t>
      </w:r>
      <w:r w:rsidRPr="00886BB0">
        <w:rPr>
          <w:iCs/>
        </w:rPr>
        <w:t xml:space="preserve"> TS 38.104) since the 5GS architecture is introduced in a flexible manner and no specific architecture for 5G NR </w:t>
      </w:r>
      <w:proofErr w:type="spellStart"/>
      <w:r w:rsidRPr="00886BB0">
        <w:rPr>
          <w:iCs/>
        </w:rPr>
        <w:t>Femto</w:t>
      </w:r>
      <w:proofErr w:type="spellEnd"/>
      <w:r w:rsidRPr="00886BB0">
        <w:rPr>
          <w:iCs/>
        </w:rPr>
        <w:t xml:space="preserve"> access deemed necessary so far.</w:t>
      </w:r>
      <w:r>
        <w:rPr>
          <w:iCs/>
        </w:rPr>
        <w:t xml:space="preserve"> </w:t>
      </w:r>
    </w:p>
    <w:p w14:paraId="7C575A9E" w14:textId="1C4B8631" w:rsidR="00541D1F" w:rsidRDefault="00541D1F" w:rsidP="006321A8">
      <w:pPr>
        <w:pStyle w:val="Guidance"/>
        <w:rPr>
          <w:i w:val="0"/>
        </w:rPr>
      </w:pPr>
      <w:r w:rsidRPr="00541D1F">
        <w:rPr>
          <w:i w:val="0"/>
        </w:rPr>
        <w:t>SA2 studie</w:t>
      </w:r>
      <w:r w:rsidR="00881B83">
        <w:rPr>
          <w:i w:val="0"/>
        </w:rPr>
        <w:t>s</w:t>
      </w:r>
      <w:r w:rsidRPr="00541D1F">
        <w:rPr>
          <w:i w:val="0"/>
        </w:rPr>
        <w:t xml:space="preserve"> the following key issue</w:t>
      </w:r>
      <w:r>
        <w:rPr>
          <w:i w:val="0"/>
        </w:rPr>
        <w:t>:</w:t>
      </w:r>
    </w:p>
    <w:p w14:paraId="3DAD12AF" w14:textId="58EA9F47" w:rsidR="00541D1F" w:rsidRDefault="00541D1F" w:rsidP="00541D1F">
      <w:pPr>
        <w:pStyle w:val="Guidance"/>
        <w:numPr>
          <w:ilvl w:val="0"/>
          <w:numId w:val="10"/>
        </w:numPr>
        <w:rPr>
          <w:ins w:id="0" w:author="DCM" w:date="2024-09-02T15:56:00Z" w16du:dateUtc="2024-09-02T13:56:00Z"/>
          <w:i w:val="0"/>
        </w:rPr>
      </w:pPr>
      <w:r>
        <w:rPr>
          <w:i w:val="0"/>
        </w:rPr>
        <w:t xml:space="preserve">KI#2: </w:t>
      </w:r>
      <w:r w:rsidRPr="00541D1F">
        <w:rPr>
          <w:i w:val="0"/>
        </w:rPr>
        <w:t>Enabling provisioning of subscribers allowed to access CAG cell and managing access control by the CAG owner or an authorized administrator</w:t>
      </w:r>
      <w:ins w:id="1" w:author="DCM" w:date="2024-09-02T12:09:00Z" w16du:dateUtc="2024-09-02T10:09:00Z">
        <w:r w:rsidR="00B038B9">
          <w:rPr>
            <w:i w:val="0"/>
          </w:rPr>
          <w:t xml:space="preserve"> i.e., </w:t>
        </w:r>
        <w:r w:rsidR="00B038B9" w:rsidRPr="00B038B9">
          <w:rPr>
            <w:i w:val="0"/>
          </w:rPr>
          <w:t xml:space="preserve">complete the normative work </w:t>
        </w:r>
        <w:r w:rsidR="00B038B9">
          <w:rPr>
            <w:i w:val="0"/>
          </w:rPr>
          <w:t xml:space="preserve">based on the </w:t>
        </w:r>
        <w:r w:rsidR="00B038B9" w:rsidRPr="00B038B9">
          <w:rPr>
            <w:i w:val="0"/>
          </w:rPr>
          <w:t xml:space="preserve">conclusions </w:t>
        </w:r>
        <w:r w:rsidR="00B038B9">
          <w:rPr>
            <w:i w:val="0"/>
          </w:rPr>
          <w:t>capture</w:t>
        </w:r>
        <w:r w:rsidR="00B038B9" w:rsidRPr="00B038B9">
          <w:rPr>
            <w:i w:val="0"/>
          </w:rPr>
          <w:t xml:space="preserve"> in TR 23.700-45</w:t>
        </w:r>
      </w:ins>
      <w:r>
        <w:rPr>
          <w:i w:val="0"/>
        </w:rPr>
        <w:t>.</w:t>
      </w:r>
    </w:p>
    <w:p w14:paraId="7517C1F9" w14:textId="77777777" w:rsidR="00107731" w:rsidRPr="00107731" w:rsidRDefault="00107731" w:rsidP="00107731">
      <w:pPr>
        <w:pStyle w:val="Guidance"/>
        <w:rPr>
          <w:ins w:id="2" w:author="DCM" w:date="2024-09-02T15:56:00Z" w16du:dateUtc="2024-09-02T13:56:00Z"/>
          <w:i w:val="0"/>
        </w:rPr>
      </w:pPr>
      <w:ins w:id="3" w:author="DCM" w:date="2024-09-02T15:56:00Z" w16du:dateUtc="2024-09-02T13:56:00Z">
        <w:r w:rsidRPr="00107731">
          <w:rPr>
            <w:i w:val="0"/>
          </w:rPr>
          <w:t>SA2 study had foreseen this WT:</w:t>
        </w:r>
      </w:ins>
    </w:p>
    <w:p w14:paraId="2B795157" w14:textId="77777777" w:rsidR="00107731" w:rsidRPr="00107731" w:rsidRDefault="00107731" w:rsidP="00107731">
      <w:pPr>
        <w:pStyle w:val="Guidance"/>
        <w:numPr>
          <w:ilvl w:val="0"/>
          <w:numId w:val="10"/>
        </w:numPr>
        <w:rPr>
          <w:ins w:id="4" w:author="DCM" w:date="2024-09-02T15:56:00Z" w16du:dateUtc="2024-09-02T13:56:00Z"/>
          <w:i w:val="0"/>
        </w:rPr>
      </w:pPr>
      <w:ins w:id="5" w:author="DCM" w:date="2024-09-02T15:56:00Z" w16du:dateUtc="2024-09-02T13:56:00Z">
        <w:r w:rsidRPr="00107731">
          <w:rPr>
            <w:i w:val="0"/>
          </w:rPr>
          <w:t xml:space="preserve">WT#1: Based on RAN3 outcome, enhance the overall architecture and enable the required functional and procedural changes for supporting 5G NR </w:t>
        </w:r>
        <w:proofErr w:type="spellStart"/>
        <w:r w:rsidRPr="00107731">
          <w:rPr>
            <w:i w:val="0"/>
          </w:rPr>
          <w:t>Femto</w:t>
        </w:r>
        <w:proofErr w:type="spellEnd"/>
        <w:r w:rsidRPr="00107731">
          <w:rPr>
            <w:i w:val="0"/>
          </w:rPr>
          <w:t xml:space="preserve"> deployment.</w:t>
        </w:r>
      </w:ins>
    </w:p>
    <w:p w14:paraId="68322F06" w14:textId="77777777" w:rsidR="00107731" w:rsidRPr="00107731" w:rsidRDefault="00107731" w:rsidP="00107731">
      <w:pPr>
        <w:keepLines/>
        <w:ind w:left="1135" w:hanging="851"/>
        <w:rPr>
          <w:ins w:id="6" w:author="DCM" w:date="2024-09-02T15:56:00Z" w16du:dateUtc="2024-09-02T13:56:00Z"/>
        </w:rPr>
      </w:pPr>
      <w:ins w:id="7" w:author="DCM" w:date="2024-09-02T15:56:00Z" w16du:dateUtc="2024-09-02T13:56:00Z">
        <w:r w:rsidRPr="00107731">
          <w:t xml:space="preserve">NOTE 1: It assumed that RAN3 will study the need for potential architecture enhancement for supporting 5G NR </w:t>
        </w:r>
        <w:proofErr w:type="spellStart"/>
        <w:r w:rsidRPr="00107731">
          <w:t>Femto</w:t>
        </w:r>
        <w:proofErr w:type="spellEnd"/>
        <w:r w:rsidRPr="00107731">
          <w:t xml:space="preserve"> deployment.</w:t>
        </w:r>
      </w:ins>
    </w:p>
    <w:p w14:paraId="6842F0C3" w14:textId="3E8D5BBA" w:rsidR="00107731" w:rsidRPr="00107731" w:rsidRDefault="00107731" w:rsidP="00107731">
      <w:pPr>
        <w:pStyle w:val="Guidance"/>
        <w:rPr>
          <w:ins w:id="8" w:author="DCM" w:date="2024-09-02T15:56:00Z" w16du:dateUtc="2024-09-02T13:56:00Z"/>
          <w:i w:val="0"/>
        </w:rPr>
      </w:pPr>
      <w:ins w:id="9" w:author="DCM" w:date="2024-09-02T15:56:00Z" w16du:dateUtc="2024-09-02T13:56:00Z">
        <w:r w:rsidRPr="00107731">
          <w:rPr>
            <w:i w:val="0"/>
          </w:rPr>
          <w:t>Now</w:t>
        </w:r>
        <w:r>
          <w:rPr>
            <w:i w:val="0"/>
          </w:rPr>
          <w:t>:</w:t>
        </w:r>
        <w:r w:rsidRPr="00107731">
          <w:rPr>
            <w:i w:val="0"/>
          </w:rPr>
          <w:t xml:space="preserve"> </w:t>
        </w:r>
      </w:ins>
    </w:p>
    <w:p w14:paraId="266EA0B1" w14:textId="6B1B6525" w:rsidR="00107731" w:rsidRDefault="00107731" w:rsidP="00107731">
      <w:pPr>
        <w:pStyle w:val="Guidance"/>
        <w:numPr>
          <w:ilvl w:val="0"/>
          <w:numId w:val="10"/>
        </w:numPr>
        <w:rPr>
          <w:ins w:id="10" w:author="LTHM0" w:date="2024-09-02T14:53:00Z" w16du:dateUtc="2024-09-02T12:53:00Z"/>
          <w:i w:val="0"/>
        </w:rPr>
      </w:pPr>
      <w:ins w:id="11" w:author="DCM" w:date="2024-09-02T15:56:00Z" w16du:dateUtc="2024-09-02T13:56:00Z">
        <w:r w:rsidRPr="00107731">
          <w:rPr>
            <w:i w:val="0"/>
          </w:rPr>
          <w:t xml:space="preserve">RAN3 conclusions are captured in TR 38.799 (as described in clause 6.2 “Conclusion and Recommendation for NR </w:t>
        </w:r>
        <w:proofErr w:type="spellStart"/>
        <w:r w:rsidRPr="00107731">
          <w:rPr>
            <w:i w:val="0"/>
          </w:rPr>
          <w:t>Femto</w:t>
        </w:r>
        <w:proofErr w:type="spellEnd"/>
        <w:r w:rsidRPr="00107731">
          <w:rPr>
            <w:i w:val="0"/>
          </w:rPr>
          <w:t xml:space="preserve">”), and SA2 needs to adopt the identified changes into specification to support the 5G NR </w:t>
        </w:r>
        <w:proofErr w:type="spellStart"/>
        <w:r w:rsidRPr="00107731">
          <w:rPr>
            <w:i w:val="0"/>
          </w:rPr>
          <w:t>Femto</w:t>
        </w:r>
        <w:proofErr w:type="spellEnd"/>
        <w:r w:rsidRPr="00107731">
          <w:rPr>
            <w:i w:val="0"/>
          </w:rPr>
          <w:t xml:space="preserve"> deployment.</w:t>
        </w:r>
      </w:ins>
    </w:p>
    <w:p w14:paraId="68774CBF" w14:textId="7A94CFBF" w:rsidR="000463DE" w:rsidDel="00772C2E" w:rsidRDefault="00541D1F" w:rsidP="000463DE">
      <w:pPr>
        <w:rPr>
          <w:del w:id="12" w:author="DCM" w:date="2024-09-02T12:12:00Z" w16du:dateUtc="2024-09-02T10:12:00Z"/>
        </w:rPr>
      </w:pPr>
      <w:del w:id="13" w:author="DCM" w:date="2024-09-02T12:12:00Z" w16du:dateUtc="2024-09-02T10:12:00Z">
        <w:r w:rsidDel="00772C2E">
          <w:rPr>
            <w:rFonts w:hint="eastAsia"/>
            <w:lang w:val="en-US" w:eastAsia="zh-CN"/>
          </w:rPr>
          <w:delText xml:space="preserve">This work item aims </w:delText>
        </w:r>
        <w:r w:rsidR="000463DE" w:rsidDel="00772C2E">
          <w:delText xml:space="preserve">to complete the normative work based on the conclusions of the study agreed in </w:delText>
        </w:r>
        <w:r w:rsidR="000463DE" w:rsidRPr="006321A8" w:rsidDel="00772C2E">
          <w:delText>TR 23.700-45 (clause 8)</w:delText>
        </w:r>
        <w:r w:rsidR="000463DE" w:rsidDel="00772C2E">
          <w:delText>.</w:delText>
        </w:r>
      </w:del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E700E5D" w14:textId="6AB77EE2" w:rsidR="006321A8" w:rsidRPr="00150AA6" w:rsidRDefault="000463DE" w:rsidP="006321A8">
      <w:pPr>
        <w:rPr>
          <w:iCs/>
          <w:color w:val="000000"/>
          <w:lang w:eastAsia="ja-JP"/>
        </w:rPr>
      </w:pPr>
      <w:r w:rsidRPr="00150AA6">
        <w:rPr>
          <w:iCs/>
          <w:color w:val="000000"/>
          <w:lang w:eastAsia="ja-JP"/>
        </w:rPr>
        <w:t xml:space="preserve">This work item implements the conclusions of the Rel-19 study on system aspects of 5G NR </w:t>
      </w:r>
      <w:proofErr w:type="spellStart"/>
      <w:r w:rsidRPr="00150AA6">
        <w:rPr>
          <w:iCs/>
          <w:color w:val="000000"/>
          <w:lang w:eastAsia="ja-JP"/>
        </w:rPr>
        <w:t>Femto</w:t>
      </w:r>
      <w:proofErr w:type="spellEnd"/>
      <w:r w:rsidRPr="00150AA6">
        <w:rPr>
          <w:iCs/>
          <w:color w:val="000000"/>
          <w:lang w:eastAsia="ja-JP"/>
        </w:rPr>
        <w:t xml:space="preserve"> of TR 23.700-45</w:t>
      </w:r>
      <w:r w:rsidR="008D3018">
        <w:rPr>
          <w:iCs/>
          <w:color w:val="000000"/>
          <w:lang w:eastAsia="ja-JP"/>
        </w:rPr>
        <w:t xml:space="preserve"> and </w:t>
      </w:r>
      <w:r w:rsidR="008D3018" w:rsidRPr="00F95968">
        <w:t>TR 38.799</w:t>
      </w:r>
      <w:r w:rsidRPr="00150AA6">
        <w:rPr>
          <w:iCs/>
          <w:color w:val="000000"/>
          <w:lang w:eastAsia="ja-JP"/>
        </w:rPr>
        <w:t xml:space="preserve">. </w:t>
      </w:r>
      <w:r w:rsidR="006321A8" w:rsidRPr="00150AA6">
        <w:rPr>
          <w:iCs/>
          <w:color w:val="000000"/>
          <w:lang w:eastAsia="ja-JP"/>
        </w:rPr>
        <w:t>Following are the objectives for this work item:</w:t>
      </w:r>
    </w:p>
    <w:p w14:paraId="2AB4B19F" w14:textId="0428DE86" w:rsidR="00B038B9" w:rsidRPr="004D6481" w:rsidRDefault="00AD0CB0" w:rsidP="00B038B9">
      <w:pPr>
        <w:pStyle w:val="Guidance"/>
        <w:rPr>
          <w:i w:val="0"/>
          <w:iCs/>
        </w:rPr>
      </w:pPr>
      <w:ins w:id="14" w:author="DCM" w:date="2024-09-02T15:58:00Z" w16du:dateUtc="2024-09-02T13:58:00Z">
        <w:r w:rsidRPr="005906EB">
          <w:rPr>
            <w:b/>
            <w:bCs/>
            <w:i w:val="0"/>
            <w:iCs/>
          </w:rPr>
          <w:lastRenderedPageBreak/>
          <w:t xml:space="preserve">WT#1: </w:t>
        </w:r>
        <w:r>
          <w:rPr>
            <w:i w:val="0"/>
            <w:iCs/>
          </w:rPr>
          <w:t>B</w:t>
        </w:r>
        <w:r w:rsidRPr="004D6481">
          <w:rPr>
            <w:i w:val="0"/>
            <w:iCs/>
          </w:rPr>
          <w:t xml:space="preserve">ased on the </w:t>
        </w:r>
        <w:r>
          <w:rPr>
            <w:i w:val="0"/>
            <w:iCs/>
          </w:rPr>
          <w:t>“</w:t>
        </w:r>
        <w:r w:rsidRPr="005466AE">
          <w:rPr>
            <w:i w:val="0"/>
            <w:iCs/>
          </w:rPr>
          <w:t xml:space="preserve">Conclusion and Recommendation for NR </w:t>
        </w:r>
        <w:proofErr w:type="spellStart"/>
        <w:r w:rsidRPr="005466AE">
          <w:rPr>
            <w:i w:val="0"/>
            <w:iCs/>
          </w:rPr>
          <w:t>Femto</w:t>
        </w:r>
        <w:proofErr w:type="spellEnd"/>
        <w:r>
          <w:rPr>
            <w:i w:val="0"/>
            <w:iCs/>
          </w:rPr>
          <w:t xml:space="preserve">” </w:t>
        </w:r>
        <w:r w:rsidRPr="004D6481">
          <w:rPr>
            <w:i w:val="0"/>
            <w:iCs/>
          </w:rPr>
          <w:t>captured in</w:t>
        </w:r>
        <w:r>
          <w:rPr>
            <w:i w:val="0"/>
            <w:iCs/>
          </w:rPr>
          <w:t xml:space="preserve"> clause 6.2 of</w:t>
        </w:r>
        <w:r w:rsidRPr="004D6481">
          <w:rPr>
            <w:i w:val="0"/>
            <w:iCs/>
          </w:rPr>
          <w:t xml:space="preserve"> TR 38.799</w:t>
        </w:r>
        <w:r>
          <w:rPr>
            <w:i w:val="0"/>
            <w:iCs/>
          </w:rPr>
          <w:t xml:space="preserve">, </w:t>
        </w:r>
        <w:r w:rsidRPr="00B038B9">
          <w:rPr>
            <w:i w:val="0"/>
            <w:iCs/>
          </w:rPr>
          <w:t>evaluate the</w:t>
        </w:r>
        <w:r w:rsidRPr="004D6481">
          <w:rPr>
            <w:i w:val="0"/>
            <w:iCs/>
          </w:rPr>
          <w:t xml:space="preserve"> functional and procedural </w:t>
        </w:r>
        <w:r>
          <w:rPr>
            <w:i w:val="0"/>
            <w:iCs/>
          </w:rPr>
          <w:t>enhancements (including</w:t>
        </w:r>
        <w:r w:rsidRPr="00B038B9">
          <w:rPr>
            <w:i w:val="0"/>
            <w:iCs/>
          </w:rPr>
          <w:t xml:space="preserve"> </w:t>
        </w:r>
        <w:r w:rsidRPr="005466AE">
          <w:rPr>
            <w:i w:val="0"/>
            <w:iCs/>
          </w:rPr>
          <w:t>Access to Local Services</w:t>
        </w:r>
      </w:ins>
      <w:ins w:id="15" w:author="DCM" w:date="2024-09-02T16:00:00Z" w16du:dateUtc="2024-09-02T14:00:00Z">
        <w:r w:rsidR="007F0ABB">
          <w:rPr>
            <w:i w:val="0"/>
            <w:iCs/>
          </w:rPr>
          <w:t xml:space="preserve"> aspects</w:t>
        </w:r>
      </w:ins>
      <w:ins w:id="16" w:author="DCM" w:date="2024-09-02T15:58:00Z" w16du:dateUtc="2024-09-02T13:58:00Z">
        <w:r>
          <w:rPr>
            <w:i w:val="0"/>
            <w:iCs/>
          </w:rPr>
          <w:t>, see clause</w:t>
        </w:r>
        <w:r w:rsidRPr="00915164">
          <w:rPr>
            <w:i w:val="0"/>
            <w:iCs/>
          </w:rPr>
          <w:t xml:space="preserve"> </w:t>
        </w:r>
        <w:r>
          <w:rPr>
            <w:i w:val="0"/>
            <w:iCs/>
          </w:rPr>
          <w:t>5.4 of</w:t>
        </w:r>
        <w:r w:rsidRPr="004D6481">
          <w:rPr>
            <w:i w:val="0"/>
            <w:iCs/>
          </w:rPr>
          <w:t xml:space="preserve"> TR 38.799</w:t>
        </w:r>
        <w:r>
          <w:rPr>
            <w:i w:val="0"/>
            <w:iCs/>
          </w:rPr>
          <w:t>) and specify them</w:t>
        </w:r>
        <w:r w:rsidRPr="004D6481">
          <w:rPr>
            <w:i w:val="0"/>
            <w:iCs/>
          </w:rPr>
          <w:t xml:space="preserve"> to support the 5G NR </w:t>
        </w:r>
        <w:proofErr w:type="spellStart"/>
        <w:r w:rsidRPr="004D6481">
          <w:rPr>
            <w:i w:val="0"/>
            <w:iCs/>
          </w:rPr>
          <w:t>Femto</w:t>
        </w:r>
        <w:proofErr w:type="spellEnd"/>
        <w:r w:rsidRPr="004D6481">
          <w:rPr>
            <w:i w:val="0"/>
            <w:iCs/>
          </w:rPr>
          <w:t xml:space="preserve"> deployment.</w:t>
        </w:r>
      </w:ins>
    </w:p>
    <w:p w14:paraId="6FFC5934" w14:textId="507367E0" w:rsidR="006321A8" w:rsidRDefault="006321A8" w:rsidP="006321A8">
      <w:pPr>
        <w:pStyle w:val="Guidance"/>
        <w:rPr>
          <w:i w:val="0"/>
          <w:iCs/>
        </w:rPr>
      </w:pPr>
      <w:r w:rsidRPr="00E864B6">
        <w:rPr>
          <w:b/>
          <w:bCs/>
          <w:i w:val="0"/>
          <w:iCs/>
        </w:rPr>
        <w:t>WT#</w:t>
      </w:r>
      <w:r w:rsidR="004246B3" w:rsidRPr="00E864B6">
        <w:rPr>
          <w:b/>
          <w:bCs/>
          <w:i w:val="0"/>
          <w:iCs/>
        </w:rPr>
        <w:t>3</w:t>
      </w:r>
      <w:r w:rsidRPr="002008C1">
        <w:rPr>
          <w:i w:val="0"/>
          <w:iCs/>
        </w:rPr>
        <w:t xml:space="preserve">: </w:t>
      </w:r>
      <w:r w:rsidR="00DA0D0F">
        <w:rPr>
          <w:i w:val="0"/>
          <w:iCs/>
        </w:rPr>
        <w:t>S</w:t>
      </w:r>
      <w:r w:rsidRPr="00F04020">
        <w:rPr>
          <w:i w:val="0"/>
          <w:iCs/>
        </w:rPr>
        <w:t xml:space="preserve">upport enabling the provisioning of </w:t>
      </w:r>
      <w:r w:rsidR="00881B83">
        <w:rPr>
          <w:i w:val="0"/>
          <w:iCs/>
        </w:rPr>
        <w:t>CAG info via NEF</w:t>
      </w:r>
      <w:r w:rsidRPr="00F04020">
        <w:rPr>
          <w:i w:val="0"/>
          <w:iCs/>
        </w:rPr>
        <w:t xml:space="preserve"> by the </w:t>
      </w:r>
      <w:r>
        <w:rPr>
          <w:i w:val="0"/>
          <w:iCs/>
        </w:rPr>
        <w:t>CAG</w:t>
      </w:r>
      <w:r w:rsidRPr="00F04020">
        <w:rPr>
          <w:i w:val="0"/>
          <w:iCs/>
        </w:rPr>
        <w:t xml:space="preserve"> owner or an authorized administrator</w:t>
      </w:r>
      <w:r w:rsidR="00652B48">
        <w:rPr>
          <w:i w:val="0"/>
          <w:iCs/>
        </w:rPr>
        <w:t xml:space="preserve"> for non-roaming</w:t>
      </w:r>
      <w:r w:rsidRPr="002008C1">
        <w:rPr>
          <w:i w:val="0"/>
          <w:iCs/>
        </w:rPr>
        <w:t>.</w:t>
      </w:r>
    </w:p>
    <w:p w14:paraId="296BE94D" w14:textId="7A6F98F5" w:rsidR="00881B83" w:rsidDel="00B038B9" w:rsidRDefault="00881B83" w:rsidP="00881B83">
      <w:pPr>
        <w:keepLines/>
        <w:ind w:left="1135" w:hanging="851"/>
        <w:rPr>
          <w:del w:id="17" w:author="DCM" w:date="2024-09-02T12:00:00Z" w16du:dateUtc="2024-09-02T10:00:00Z"/>
        </w:rPr>
      </w:pPr>
      <w:del w:id="18" w:author="DCM" w:date="2024-09-02T12:00:00Z" w16du:dateUtc="2024-09-02T10:00:00Z">
        <w:r w:rsidRPr="002008C1" w:rsidDel="00B038B9">
          <w:delText>NOTE</w:delText>
        </w:r>
        <w:r w:rsidDel="00B038B9">
          <w:delText xml:space="preserve"> 1</w:delText>
        </w:r>
        <w:r w:rsidRPr="002008C1" w:rsidDel="00B038B9">
          <w:delText xml:space="preserve">: </w:delText>
        </w:r>
        <w:r w:rsidR="008B22D1" w:rsidDel="00B038B9">
          <w:delText xml:space="preserve">A further </w:delText>
        </w:r>
        <w:r w:rsidDel="00B038B9">
          <w:rPr>
            <w:lang w:val="en-US"/>
          </w:rPr>
          <w:delText xml:space="preserve">update of the WID is </w:delText>
        </w:r>
        <w:r w:rsidR="008B22D1" w:rsidDel="00B038B9">
          <w:rPr>
            <w:lang w:val="en-US"/>
          </w:rPr>
          <w:delText>required,</w:delText>
        </w:r>
        <w:r w:rsidDel="00B038B9">
          <w:rPr>
            <w:lang w:val="en-US"/>
          </w:rPr>
          <w:delText xml:space="preserve"> </w:delText>
        </w:r>
        <w:r w:rsidRPr="006321A8" w:rsidDel="00B038B9">
          <w:delText xml:space="preserve">based on the conclusion in </w:delText>
        </w:r>
        <w:bookmarkStart w:id="19" w:name="_Hlk167869787"/>
        <w:r w:rsidRPr="006321A8" w:rsidDel="00B038B9">
          <w:delText>TR 38.799</w:delText>
        </w:r>
        <w:r w:rsidR="00C51C6A" w:rsidDel="00B038B9">
          <w:delText xml:space="preserve"> (</w:delText>
        </w:r>
        <w:r w:rsidR="00C51C6A" w:rsidRPr="00C51C6A" w:rsidDel="00B038B9">
          <w:rPr>
            <w:b/>
            <w:bCs/>
          </w:rPr>
          <w:delText>WT#1</w:delText>
        </w:r>
        <w:r w:rsidR="00C51C6A" w:rsidDel="00B038B9">
          <w:delText>)</w:delText>
        </w:r>
        <w:r w:rsidDel="00B038B9">
          <w:delText xml:space="preserve"> </w:delText>
        </w:r>
        <w:bookmarkEnd w:id="19"/>
        <w:r w:rsidDel="00B038B9">
          <w:delText xml:space="preserve">and </w:delText>
        </w:r>
        <w:r w:rsidR="008B22D1" w:rsidDel="00B038B9">
          <w:delText xml:space="preserve">the </w:delText>
        </w:r>
        <w:r w:rsidDel="00B038B9">
          <w:delText>KI#</w:delText>
        </w:r>
        <w:r w:rsidR="005147B4" w:rsidDel="00B038B9">
          <w:delText>1</w:delText>
        </w:r>
        <w:r w:rsidDel="00B038B9">
          <w:delText xml:space="preserve"> (</w:delText>
        </w:r>
        <w:r w:rsidRPr="00C51C6A" w:rsidDel="00B038B9">
          <w:rPr>
            <w:b/>
            <w:bCs/>
          </w:rPr>
          <w:delText>WT#2</w:delText>
        </w:r>
        <w:r w:rsidDel="00B038B9">
          <w:delText>) conclusion</w:delText>
        </w:r>
        <w:r w:rsidRPr="002008C1" w:rsidDel="00B038B9">
          <w:delText>.</w:delText>
        </w:r>
      </w:del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711E6B" w:rsidRPr="00E10367" w14:paraId="12DCA0E4" w14:textId="77777777" w:rsidTr="0084529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EAE616E" w14:textId="77777777" w:rsidR="00711E6B" w:rsidRPr="00E10367" w:rsidRDefault="00711E6B" w:rsidP="006C23C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711E6B" w14:paraId="7190F704" w14:textId="77777777" w:rsidTr="00845294">
        <w:trPr>
          <w:cantSplit/>
          <w:jc w:val="center"/>
        </w:trPr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3514FBD5" w14:textId="77777777" w:rsidR="00711E6B" w:rsidRDefault="00711E6B" w:rsidP="006C23CC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</w:tcPr>
          <w:p w14:paraId="010DEC48" w14:textId="77777777" w:rsidR="00711E6B" w:rsidRPr="000C5FE3" w:rsidRDefault="00711E6B" w:rsidP="006C23C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</w:tcPr>
          <w:p w14:paraId="0E2E27BA" w14:textId="77777777" w:rsidR="00711E6B" w:rsidRPr="00E10367" w:rsidRDefault="00711E6B" w:rsidP="006C23C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Rapporteur(s)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</w:tcPr>
          <w:p w14:paraId="1BB6CC70" w14:textId="77777777" w:rsidR="00711E6B" w:rsidRPr="00E10367" w:rsidRDefault="00711E6B" w:rsidP="006C23C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</w:tcPr>
          <w:p w14:paraId="4ECD96B4" w14:textId="77777777" w:rsidR="00711E6B" w:rsidRPr="00E10367" w:rsidRDefault="00711E6B" w:rsidP="006C23C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01B4774" w14:textId="77777777" w:rsidR="00711E6B" w:rsidRPr="00E10367" w:rsidRDefault="00711E6B" w:rsidP="006C23C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11E6B" w:rsidRPr="00251D80" w14:paraId="70D8A2BE" w14:textId="77777777" w:rsidTr="00845294">
        <w:trPr>
          <w:cantSplit/>
          <w:jc w:val="center"/>
        </w:trPr>
        <w:tc>
          <w:tcPr>
            <w:tcW w:w="1275" w:type="dxa"/>
          </w:tcPr>
          <w:p w14:paraId="61615866" w14:textId="77777777" w:rsidR="00711E6B" w:rsidRPr="00251D80" w:rsidRDefault="00711E6B" w:rsidP="006C23CC">
            <w:pPr>
              <w:spacing w:after="0"/>
              <w:rPr>
                <w:i/>
              </w:rPr>
            </w:pPr>
          </w:p>
        </w:tc>
        <w:tc>
          <w:tcPr>
            <w:tcW w:w="1701" w:type="dxa"/>
          </w:tcPr>
          <w:p w14:paraId="6E893C4F" w14:textId="77777777" w:rsidR="00711E6B" w:rsidRPr="00251D80" w:rsidRDefault="00711E6B" w:rsidP="006C23CC">
            <w:pPr>
              <w:spacing w:after="0"/>
              <w:rPr>
                <w:i/>
              </w:rPr>
            </w:pPr>
          </w:p>
        </w:tc>
        <w:tc>
          <w:tcPr>
            <w:tcW w:w="2211" w:type="dxa"/>
          </w:tcPr>
          <w:p w14:paraId="21DB9B30" w14:textId="77777777" w:rsidR="00711E6B" w:rsidRPr="00251D80" w:rsidRDefault="00711E6B" w:rsidP="006C23CC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00DD36EA" w14:textId="77777777" w:rsidR="00711E6B" w:rsidRPr="00251D80" w:rsidRDefault="00711E6B" w:rsidP="006C23CC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41906482" w14:textId="77777777" w:rsidR="00711E6B" w:rsidRPr="00251D80" w:rsidRDefault="00711E6B" w:rsidP="006C23CC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B6C9D3A" w14:textId="77777777" w:rsidR="00711E6B" w:rsidRPr="00251D80" w:rsidRDefault="00711E6B" w:rsidP="006C23CC">
            <w:pPr>
              <w:spacing w:after="0"/>
              <w:rPr>
                <w:i/>
              </w:rPr>
            </w:pPr>
          </w:p>
        </w:tc>
      </w:tr>
    </w:tbl>
    <w:p w14:paraId="41E849B6" w14:textId="77777777" w:rsidR="00711E6B" w:rsidRDefault="00711E6B" w:rsidP="00711E6B">
      <w:pPr>
        <w:pStyle w:val="NO"/>
      </w:pPr>
      <w:r>
        <w:t>Note 1:</w:t>
      </w:r>
      <w:r>
        <w:tab/>
        <w:t>Only TSs may contain normative provisions. Study Items shall create or impact only TRs.</w:t>
      </w:r>
      <w:r>
        <w:br/>
        <w:t>"Internal TR" is intended for 3GPP internal use only whereas "External TR" may be transposed by OPs.</w:t>
      </w:r>
    </w:p>
    <w:p w14:paraId="3E5E0EB7" w14:textId="07609A2C" w:rsidR="001E489F" w:rsidRDefault="00711E6B" w:rsidP="00711E6B">
      <w:pPr>
        <w:pStyle w:val="NO"/>
      </w:pPr>
      <w:r>
        <w:t>Note 2:</w:t>
      </w:r>
      <w:r>
        <w:tab/>
        <w:t xml:space="preserve">The first listed Rapporteur is the specification primary Rapporteur. Secondary Rapporteur(s) are possible for </w:t>
      </w:r>
      <w:proofErr w:type="gramStart"/>
      <w:r>
        <w:t>particular aspect(s)</w:t>
      </w:r>
      <w:proofErr w:type="gramEnd"/>
      <w:r>
        <w:t xml:space="preserve"> of the TS/TR. In this case, their responsibility </w:t>
      </w:r>
      <w:proofErr w:type="gramStart"/>
      <w:r>
        <w:t>has to</w:t>
      </w:r>
      <w:proofErr w:type="gramEnd"/>
      <w:r>
        <w:t xml:space="preserve"> be provided as "Remarks".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84529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452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81564" w:rsidRPr="006C2E80" w14:paraId="4A4FE2F8" w14:textId="77777777" w:rsidTr="008452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2680D5E" w:rsidR="00681564" w:rsidRPr="005B276B" w:rsidRDefault="005B276B" w:rsidP="0068156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TS </w:t>
            </w:r>
            <w:r w:rsidR="00681564" w:rsidRPr="005B276B">
              <w:rPr>
                <w:rFonts w:ascii="Arial" w:hAnsi="Arial" w:cs="Arial"/>
                <w:i w:val="0"/>
                <w:iCs/>
                <w:sz w:val="18"/>
                <w:szCs w:val="18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EDFB701" w:rsidR="00681564" w:rsidRPr="005B276B" w:rsidRDefault="00681564" w:rsidP="00681564">
            <w:pPr>
              <w:pStyle w:val="Guidance"/>
              <w:spacing w:after="0"/>
              <w:rPr>
                <w:i w:val="0"/>
                <w:iCs/>
              </w:rPr>
            </w:pPr>
            <w:r w:rsidRPr="005B276B">
              <w:rPr>
                <w:rFonts w:ascii="Arial" w:hAnsi="Arial" w:cs="Arial"/>
                <w:i w:val="0"/>
                <w:iCs/>
                <w:sz w:val="18"/>
                <w:szCs w:val="18"/>
              </w:rPr>
              <w:t>Architectural and functional updates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8AF2D89" w:rsidR="00681564" w:rsidRPr="006C2E80" w:rsidRDefault="00711E6B" w:rsidP="00681564">
            <w:pPr>
              <w:pStyle w:val="Guidance"/>
              <w:spacing w:after="0"/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SA#106</w:t>
            </w:r>
            <w:r w:rsidR="00C5419A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 w:rsidR="00C5419A" w:rsidRPr="00C5419A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46903D8" w:rsidR="00681564" w:rsidRPr="006C2E80" w:rsidRDefault="00681564" w:rsidP="00681564">
            <w:pPr>
              <w:pStyle w:val="Guidance"/>
              <w:spacing w:after="0"/>
            </w:pPr>
          </w:p>
        </w:tc>
      </w:tr>
      <w:tr w:rsidR="00681564" w:rsidRPr="006C2E80" w14:paraId="73BCDFBF" w14:textId="77777777" w:rsidTr="008452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C30B909" w:rsidR="00681564" w:rsidRPr="005B276B" w:rsidRDefault="005B276B" w:rsidP="00681564">
            <w:pPr>
              <w:pStyle w:val="TAL"/>
              <w:rPr>
                <w:iCs/>
              </w:rPr>
            </w:pPr>
            <w:r>
              <w:rPr>
                <w:rFonts w:cs="Arial"/>
                <w:iCs/>
                <w:szCs w:val="18"/>
              </w:rPr>
              <w:t xml:space="preserve">TS </w:t>
            </w:r>
            <w:r w:rsidR="00681564" w:rsidRPr="005B276B">
              <w:rPr>
                <w:rFonts w:cs="Arial"/>
                <w:iCs/>
                <w:szCs w:val="18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212D794" w:rsidR="00681564" w:rsidRPr="005B276B" w:rsidRDefault="00681564" w:rsidP="00681564">
            <w:pPr>
              <w:pStyle w:val="TAL"/>
              <w:rPr>
                <w:iCs/>
              </w:rPr>
            </w:pPr>
            <w:r w:rsidRPr="005B276B">
              <w:rPr>
                <w:rFonts w:cs="Arial"/>
                <w:iCs/>
                <w:szCs w:val="18"/>
              </w:rPr>
              <w:t>Procedural updates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1832871" w:rsidR="00681564" w:rsidRPr="006C2E80" w:rsidRDefault="006D04A8" w:rsidP="00681564">
            <w:pPr>
              <w:pStyle w:val="TAL"/>
            </w:pPr>
            <w:r>
              <w:t>SA#106</w:t>
            </w:r>
            <w:r w:rsidR="00C5419A">
              <w:t xml:space="preserve"> </w:t>
            </w:r>
            <w:r w:rsidR="00C5419A" w:rsidRPr="00C5419A"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681564" w:rsidRPr="006C2E80" w:rsidRDefault="00681564" w:rsidP="0068156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0525408E" w:rsidR="001E489F" w:rsidRDefault="006D04A8" w:rsidP="001E489F">
      <w:pPr>
        <w:pStyle w:val="Guidance"/>
        <w:rPr>
          <w:i w:val="0"/>
          <w:iCs/>
        </w:rPr>
      </w:pPr>
      <w:r w:rsidRPr="006D04A8">
        <w:rPr>
          <w:i w:val="0"/>
          <w:iCs/>
        </w:rPr>
        <w:t xml:space="preserve">Malla Reddy Sama, </w:t>
      </w:r>
      <w:hyperlink r:id="rId11" w:history="1">
        <w:r w:rsidRPr="00BC6F68">
          <w:rPr>
            <w:rStyle w:val="Hyperlink"/>
            <w:i w:val="0"/>
            <w:iCs/>
          </w:rPr>
          <w:t>sama@docomolab-euro.com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4ED26163" w:rsidR="001E489F" w:rsidRPr="006C2E80" w:rsidRDefault="006D04A8" w:rsidP="001E489F">
      <w:pPr>
        <w:pStyle w:val="Guidance"/>
      </w:pPr>
      <w: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EBD9011" w14:textId="77777777" w:rsidR="006D04A8" w:rsidRPr="006D04A8" w:rsidRDefault="006D04A8" w:rsidP="006D04A8">
      <w:pPr>
        <w:pStyle w:val="Guidance"/>
        <w:rPr>
          <w:i w:val="0"/>
          <w:iCs/>
        </w:rPr>
      </w:pPr>
      <w:r w:rsidRPr="006D04A8">
        <w:rPr>
          <w:i w:val="0"/>
          <w:iCs/>
        </w:rPr>
        <w:t>Potential RAN impact to be covered by RAN WGs.</w:t>
      </w:r>
    </w:p>
    <w:p w14:paraId="791D541F" w14:textId="094CB1E6" w:rsidR="006D04A8" w:rsidRPr="006D04A8" w:rsidRDefault="006D04A8" w:rsidP="006D04A8">
      <w:pPr>
        <w:pStyle w:val="Guidance"/>
        <w:rPr>
          <w:i w:val="0"/>
          <w:iCs/>
        </w:rPr>
      </w:pPr>
      <w:r w:rsidRPr="006D04A8">
        <w:rPr>
          <w:i w:val="0"/>
          <w:iCs/>
        </w:rPr>
        <w:t>Potential security impact to be covered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84529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705628F" w:rsidR="001E489F" w:rsidRDefault="006D04A8" w:rsidP="005875D6">
            <w:pPr>
              <w:pStyle w:val="TAL"/>
            </w:pPr>
            <w:r>
              <w:t>NTT DOCOMO</w:t>
            </w:r>
          </w:p>
        </w:tc>
      </w:tr>
      <w:tr w:rsidR="00881B83" w14:paraId="2C5796E3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546F6B7" w:rsidR="00881B83" w:rsidRDefault="00881B83" w:rsidP="00881B83">
            <w:pPr>
              <w:pStyle w:val="TAL"/>
            </w:pPr>
            <w:r>
              <w:t xml:space="preserve">Nokia </w:t>
            </w:r>
          </w:p>
        </w:tc>
      </w:tr>
      <w:tr w:rsidR="00881B83" w14:paraId="0E49C138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8A5A26C" w:rsidR="00881B83" w:rsidRDefault="00881B83" w:rsidP="00881B83">
            <w:pPr>
              <w:pStyle w:val="TAL"/>
            </w:pPr>
            <w:r w:rsidRPr="00707B4B">
              <w:t>Verizon</w:t>
            </w:r>
            <w:r>
              <w:t xml:space="preserve"> </w:t>
            </w:r>
          </w:p>
        </w:tc>
      </w:tr>
      <w:tr w:rsidR="00881B83" w14:paraId="3EDE7FDD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1AF22B4" w:rsidR="00881B83" w:rsidRDefault="00881B83" w:rsidP="00881B83">
            <w:pPr>
              <w:pStyle w:val="TAL"/>
            </w:pPr>
            <w:r w:rsidRPr="00707B4B">
              <w:t>T-Mobile USA</w:t>
            </w:r>
            <w:r>
              <w:t xml:space="preserve"> </w:t>
            </w:r>
          </w:p>
        </w:tc>
      </w:tr>
      <w:tr w:rsidR="00881B83" w14:paraId="30A479CE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3EFBB28" w:rsidR="00881B83" w:rsidRDefault="00881B83" w:rsidP="00881B83">
            <w:pPr>
              <w:pStyle w:val="TAL"/>
            </w:pPr>
            <w:r w:rsidRPr="00707B4B">
              <w:t>AT&amp;T</w:t>
            </w:r>
            <w:r>
              <w:t xml:space="preserve"> </w:t>
            </w:r>
          </w:p>
        </w:tc>
      </w:tr>
      <w:tr w:rsidR="00881B83" w14:paraId="3CB0F887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D021E4" w14:textId="4A0F7081" w:rsidR="00881B83" w:rsidRDefault="00881B83" w:rsidP="00881B83">
            <w:pPr>
              <w:pStyle w:val="TAL"/>
            </w:pPr>
            <w:r w:rsidRPr="00707B4B">
              <w:t>Samsung</w:t>
            </w:r>
            <w:r>
              <w:t xml:space="preserve"> </w:t>
            </w:r>
          </w:p>
        </w:tc>
      </w:tr>
      <w:tr w:rsidR="00881B83" w14:paraId="2082A348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10A47A" w14:textId="54EA09BD" w:rsidR="00881B83" w:rsidRDefault="00881B83" w:rsidP="00881B83">
            <w:pPr>
              <w:pStyle w:val="TAL"/>
            </w:pPr>
            <w:r w:rsidRPr="00707B4B">
              <w:t>Casa Systems</w:t>
            </w:r>
            <w:r>
              <w:t xml:space="preserve"> </w:t>
            </w:r>
          </w:p>
        </w:tc>
      </w:tr>
      <w:tr w:rsidR="00881B83" w14:paraId="67B6DF4D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389B9F" w14:textId="72FE95AB" w:rsidR="00881B83" w:rsidRDefault="00881B83" w:rsidP="00881B83">
            <w:pPr>
              <w:pStyle w:val="TAL"/>
            </w:pPr>
            <w:r>
              <w:t xml:space="preserve">BT </w:t>
            </w:r>
          </w:p>
        </w:tc>
      </w:tr>
      <w:tr w:rsidR="00881B83" w14:paraId="617CE8E6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93B468" w14:textId="4433F01C" w:rsidR="00881B83" w:rsidRDefault="00881B83" w:rsidP="00881B83">
            <w:pPr>
              <w:pStyle w:val="TAL"/>
            </w:pPr>
            <w:r w:rsidRPr="00707B4B">
              <w:t>Oracle</w:t>
            </w:r>
            <w:r>
              <w:t xml:space="preserve"> </w:t>
            </w:r>
          </w:p>
        </w:tc>
      </w:tr>
      <w:tr w:rsidR="00881B83" w14:paraId="4369D72B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5B30BF" w14:textId="7BF62120" w:rsidR="00881B83" w:rsidRDefault="00881B83" w:rsidP="00881B83">
            <w:pPr>
              <w:pStyle w:val="TAL"/>
            </w:pPr>
            <w:r w:rsidRPr="00707B4B">
              <w:t>SK Telecom</w:t>
            </w:r>
            <w:r>
              <w:t xml:space="preserve"> </w:t>
            </w:r>
          </w:p>
        </w:tc>
      </w:tr>
      <w:tr w:rsidR="00881B83" w14:paraId="7C93812A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05978C" w14:textId="32C0E6BA" w:rsidR="00881B83" w:rsidRDefault="00881B83" w:rsidP="00881B83">
            <w:pPr>
              <w:pStyle w:val="TAL"/>
            </w:pPr>
            <w:r w:rsidRPr="00707B4B">
              <w:t>Cisco</w:t>
            </w:r>
            <w:r>
              <w:t xml:space="preserve"> </w:t>
            </w:r>
          </w:p>
        </w:tc>
      </w:tr>
      <w:tr w:rsidR="00881B83" w14:paraId="7840F8E3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F2FF83" w14:textId="29ED427B" w:rsidR="00881B83" w:rsidRDefault="00881B83" w:rsidP="00881B83">
            <w:pPr>
              <w:pStyle w:val="TAL"/>
            </w:pPr>
            <w:r w:rsidRPr="00707B4B">
              <w:t>MATRIXX Software</w:t>
            </w:r>
            <w:r>
              <w:t xml:space="preserve"> </w:t>
            </w:r>
          </w:p>
        </w:tc>
      </w:tr>
      <w:tr w:rsidR="00881B83" w14:paraId="00491789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2D1344" w14:textId="5CA84727" w:rsidR="00881B83" w:rsidRDefault="00881B83" w:rsidP="00881B83">
            <w:pPr>
              <w:pStyle w:val="TAL"/>
            </w:pPr>
            <w:r w:rsidRPr="00707B4B">
              <w:t>Charter Communications</w:t>
            </w:r>
            <w:r>
              <w:t xml:space="preserve"> </w:t>
            </w:r>
          </w:p>
        </w:tc>
      </w:tr>
      <w:tr w:rsidR="00881B83" w14:paraId="2242F205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FE938" w14:textId="77544248" w:rsidR="00881B83" w:rsidRDefault="00881B83" w:rsidP="00881B83">
            <w:pPr>
              <w:pStyle w:val="TAL"/>
            </w:pPr>
            <w:r>
              <w:t xml:space="preserve">NEC </w:t>
            </w:r>
          </w:p>
        </w:tc>
      </w:tr>
      <w:tr w:rsidR="00881B83" w14:paraId="058E4826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23B973" w14:textId="428BD72A" w:rsidR="00881B83" w:rsidRDefault="00881B83" w:rsidP="00881B83">
            <w:pPr>
              <w:pStyle w:val="TAL"/>
            </w:pPr>
            <w:r w:rsidRPr="00FA7B2D">
              <w:t>Rakuten Mobile</w:t>
            </w:r>
            <w:r>
              <w:t xml:space="preserve"> </w:t>
            </w:r>
          </w:p>
        </w:tc>
      </w:tr>
      <w:tr w:rsidR="00881B83" w14:paraId="35E38581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2C19B9" w14:textId="1AABDF5F" w:rsidR="00881B83" w:rsidRDefault="00881B83" w:rsidP="00881B83">
            <w:pPr>
              <w:pStyle w:val="TAL"/>
            </w:pPr>
            <w:r w:rsidRPr="00FA7B2D">
              <w:t>Reliance Jio</w:t>
            </w:r>
            <w:r>
              <w:t xml:space="preserve"> </w:t>
            </w:r>
          </w:p>
        </w:tc>
      </w:tr>
      <w:tr w:rsidR="00881B83" w14:paraId="61222F8C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A07129" w14:textId="1C6ADA13" w:rsidR="00881B83" w:rsidRDefault="00881B83" w:rsidP="00881B83">
            <w:pPr>
              <w:pStyle w:val="TAL"/>
            </w:pPr>
            <w:r w:rsidRPr="00BD25E0">
              <w:t>Telefonica</w:t>
            </w:r>
            <w:r>
              <w:t xml:space="preserve"> </w:t>
            </w:r>
          </w:p>
        </w:tc>
      </w:tr>
      <w:tr w:rsidR="00881B83" w14:paraId="23D8F00E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BE0BD6" w14:textId="2F17121D" w:rsidR="00881B83" w:rsidRDefault="00881B83" w:rsidP="00881B83">
            <w:pPr>
              <w:pStyle w:val="TAL"/>
            </w:pPr>
            <w:r>
              <w:t xml:space="preserve">KPN </w:t>
            </w:r>
          </w:p>
        </w:tc>
      </w:tr>
      <w:tr w:rsidR="00881B83" w14:paraId="23FF81A9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A36FAA" w14:textId="69E46A72" w:rsidR="00881B83" w:rsidRDefault="00881B83" w:rsidP="00881B83">
            <w:pPr>
              <w:pStyle w:val="TAL"/>
            </w:pPr>
            <w:r w:rsidRPr="00717AF2">
              <w:t>DISH Network</w:t>
            </w:r>
            <w:r>
              <w:t xml:space="preserve"> </w:t>
            </w:r>
          </w:p>
        </w:tc>
      </w:tr>
      <w:tr w:rsidR="00881B83" w14:paraId="262FF4B9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432004" w14:textId="6CC12EBA" w:rsidR="00881B83" w:rsidRDefault="00881B83" w:rsidP="00881B83">
            <w:pPr>
              <w:pStyle w:val="TAL"/>
            </w:pPr>
            <w:r w:rsidRPr="0039003B">
              <w:t>FirstNet</w:t>
            </w:r>
            <w:r>
              <w:t xml:space="preserve"> </w:t>
            </w:r>
          </w:p>
        </w:tc>
      </w:tr>
      <w:tr w:rsidR="00881B83" w14:paraId="77DBA4CA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ED0B69" w14:textId="5BE63B4C" w:rsidR="00881B83" w:rsidRDefault="00881B83" w:rsidP="00881B83">
            <w:pPr>
              <w:pStyle w:val="TAL"/>
            </w:pPr>
            <w:r w:rsidRPr="0039003B">
              <w:t>Comcast</w:t>
            </w:r>
            <w:r>
              <w:t xml:space="preserve"> </w:t>
            </w:r>
          </w:p>
        </w:tc>
      </w:tr>
      <w:tr w:rsidR="00881B83" w14:paraId="74004EB1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775B8E" w14:textId="2AF83F98" w:rsidR="00881B83" w:rsidRDefault="00881B83" w:rsidP="00881B83">
            <w:pPr>
              <w:pStyle w:val="TAL"/>
            </w:pPr>
            <w:r>
              <w:t xml:space="preserve">Oppo </w:t>
            </w:r>
          </w:p>
        </w:tc>
      </w:tr>
      <w:tr w:rsidR="00061387" w14:paraId="568023F5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58C4BB" w14:textId="518411DF" w:rsidR="00061387" w:rsidRDefault="00061387" w:rsidP="00881B83">
            <w:pPr>
              <w:pStyle w:val="TAL"/>
            </w:pPr>
            <w:r>
              <w:t>ZTE</w:t>
            </w:r>
          </w:p>
        </w:tc>
      </w:tr>
      <w:tr w:rsidR="0009454E" w14:paraId="0469A341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FD45BF" w14:textId="7E96ABD3" w:rsidR="0009454E" w:rsidRDefault="0009454E" w:rsidP="00881B83">
            <w:pPr>
              <w:pStyle w:val="TAL"/>
            </w:pPr>
            <w:r w:rsidRPr="0009454E">
              <w:t>LG Electronics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AA0334" w14:textId="77777777" w:rsidR="003A475F" w:rsidRDefault="003A475F">
      <w:r>
        <w:separator/>
      </w:r>
    </w:p>
  </w:endnote>
  <w:endnote w:type="continuationSeparator" w:id="0">
    <w:p w14:paraId="09158236" w14:textId="77777777" w:rsidR="003A475F" w:rsidRDefault="003A4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F648EB" w14:textId="77777777" w:rsidR="003A475F" w:rsidRDefault="003A475F">
      <w:r>
        <w:separator/>
      </w:r>
    </w:p>
  </w:footnote>
  <w:footnote w:type="continuationSeparator" w:id="0">
    <w:p w14:paraId="1A01CDFF" w14:textId="77777777" w:rsidR="003A475F" w:rsidRDefault="003A47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5719C"/>
    <w:multiLevelType w:val="hybridMultilevel"/>
    <w:tmpl w:val="97A06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11858"/>
    <w:multiLevelType w:val="hybridMultilevel"/>
    <w:tmpl w:val="AAA29EA2"/>
    <w:lvl w:ilvl="0" w:tplc="4B289B4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3"/>
  </w:num>
  <w:num w:numId="7" w16cid:durableId="731074823">
    <w:abstractNumId w:val="6"/>
  </w:num>
  <w:num w:numId="8" w16cid:durableId="498347070">
    <w:abstractNumId w:val="7"/>
  </w:num>
  <w:num w:numId="9" w16cid:durableId="1987934113">
    <w:abstractNumId w:val="0"/>
  </w:num>
  <w:num w:numId="10" w16cid:durableId="150910153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CM">
    <w15:presenceInfo w15:providerId="None" w15:userId="DCM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2D6"/>
    <w:rsid w:val="00005E54"/>
    <w:rsid w:val="0002191A"/>
    <w:rsid w:val="00022D67"/>
    <w:rsid w:val="0003016C"/>
    <w:rsid w:val="00030CD4"/>
    <w:rsid w:val="00030D19"/>
    <w:rsid w:val="000344A1"/>
    <w:rsid w:val="00042051"/>
    <w:rsid w:val="000463DE"/>
    <w:rsid w:val="00046686"/>
    <w:rsid w:val="00046FDD"/>
    <w:rsid w:val="000475F1"/>
    <w:rsid w:val="00047A19"/>
    <w:rsid w:val="0005068E"/>
    <w:rsid w:val="00050925"/>
    <w:rsid w:val="00054884"/>
    <w:rsid w:val="0005594E"/>
    <w:rsid w:val="00057E1E"/>
    <w:rsid w:val="00061387"/>
    <w:rsid w:val="0006182E"/>
    <w:rsid w:val="0006619D"/>
    <w:rsid w:val="0007037F"/>
    <w:rsid w:val="000726EB"/>
    <w:rsid w:val="00072A7C"/>
    <w:rsid w:val="000775E7"/>
    <w:rsid w:val="0007775C"/>
    <w:rsid w:val="000905E5"/>
    <w:rsid w:val="00091BFB"/>
    <w:rsid w:val="0009454E"/>
    <w:rsid w:val="00094F23"/>
    <w:rsid w:val="000967F4"/>
    <w:rsid w:val="000A6432"/>
    <w:rsid w:val="000C3EE0"/>
    <w:rsid w:val="000D6D78"/>
    <w:rsid w:val="000E0429"/>
    <w:rsid w:val="000E0437"/>
    <w:rsid w:val="000F6E51"/>
    <w:rsid w:val="00102A24"/>
    <w:rsid w:val="00107731"/>
    <w:rsid w:val="001207CB"/>
    <w:rsid w:val="001244C2"/>
    <w:rsid w:val="00126658"/>
    <w:rsid w:val="0013259C"/>
    <w:rsid w:val="00133C05"/>
    <w:rsid w:val="00135831"/>
    <w:rsid w:val="001376A6"/>
    <w:rsid w:val="001424CD"/>
    <w:rsid w:val="0014389B"/>
    <w:rsid w:val="0014413C"/>
    <w:rsid w:val="00150AA6"/>
    <w:rsid w:val="00150C36"/>
    <w:rsid w:val="00157F50"/>
    <w:rsid w:val="00157FFB"/>
    <w:rsid w:val="001607AE"/>
    <w:rsid w:val="00166A1B"/>
    <w:rsid w:val="00167F4A"/>
    <w:rsid w:val="00170EDB"/>
    <w:rsid w:val="00175656"/>
    <w:rsid w:val="00180FBE"/>
    <w:rsid w:val="00190D91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47FC"/>
    <w:rsid w:val="001B5421"/>
    <w:rsid w:val="001B650D"/>
    <w:rsid w:val="001B6A6B"/>
    <w:rsid w:val="001C4D9B"/>
    <w:rsid w:val="001D0B09"/>
    <w:rsid w:val="001E489F"/>
    <w:rsid w:val="001E6729"/>
    <w:rsid w:val="001F0348"/>
    <w:rsid w:val="001F7653"/>
    <w:rsid w:val="0020127C"/>
    <w:rsid w:val="002070CB"/>
    <w:rsid w:val="00211A97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B2D"/>
    <w:rsid w:val="0026253E"/>
    <w:rsid w:val="00272D61"/>
    <w:rsid w:val="002919B7"/>
    <w:rsid w:val="00291EF2"/>
    <w:rsid w:val="00292E92"/>
    <w:rsid w:val="00295D61"/>
    <w:rsid w:val="00297C1F"/>
    <w:rsid w:val="002A6A4D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0A1"/>
    <w:rsid w:val="00301992"/>
    <w:rsid w:val="003019F4"/>
    <w:rsid w:val="003057FD"/>
    <w:rsid w:val="003101C6"/>
    <w:rsid w:val="00310E70"/>
    <w:rsid w:val="00313F3E"/>
    <w:rsid w:val="00320536"/>
    <w:rsid w:val="00325E33"/>
    <w:rsid w:val="003275E6"/>
    <w:rsid w:val="00334F98"/>
    <w:rsid w:val="00354553"/>
    <w:rsid w:val="003715B7"/>
    <w:rsid w:val="00376C60"/>
    <w:rsid w:val="0038079F"/>
    <w:rsid w:val="00392C87"/>
    <w:rsid w:val="003A42BA"/>
    <w:rsid w:val="003A475F"/>
    <w:rsid w:val="003A5FFA"/>
    <w:rsid w:val="003A67E1"/>
    <w:rsid w:val="003A7108"/>
    <w:rsid w:val="003B2166"/>
    <w:rsid w:val="003D302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982"/>
    <w:rsid w:val="004041AC"/>
    <w:rsid w:val="00411339"/>
    <w:rsid w:val="004131BD"/>
    <w:rsid w:val="004159BE"/>
    <w:rsid w:val="00416CEA"/>
    <w:rsid w:val="00421AFD"/>
    <w:rsid w:val="004246B3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B6DAA"/>
    <w:rsid w:val="004C4C9B"/>
    <w:rsid w:val="004D2FA0"/>
    <w:rsid w:val="004D6481"/>
    <w:rsid w:val="004E1010"/>
    <w:rsid w:val="004F4172"/>
    <w:rsid w:val="0050202A"/>
    <w:rsid w:val="00507903"/>
    <w:rsid w:val="005147B4"/>
    <w:rsid w:val="0052032E"/>
    <w:rsid w:val="00521896"/>
    <w:rsid w:val="00522A80"/>
    <w:rsid w:val="00535A39"/>
    <w:rsid w:val="00541D1F"/>
    <w:rsid w:val="00544D8F"/>
    <w:rsid w:val="005466AE"/>
    <w:rsid w:val="00553BDE"/>
    <w:rsid w:val="00556F13"/>
    <w:rsid w:val="00562495"/>
    <w:rsid w:val="0057401B"/>
    <w:rsid w:val="00574BA1"/>
    <w:rsid w:val="00577727"/>
    <w:rsid w:val="005777AF"/>
    <w:rsid w:val="00586562"/>
    <w:rsid w:val="005906EB"/>
    <w:rsid w:val="00590B24"/>
    <w:rsid w:val="00593DC4"/>
    <w:rsid w:val="0059529B"/>
    <w:rsid w:val="005954DD"/>
    <w:rsid w:val="005A3249"/>
    <w:rsid w:val="005A6ABC"/>
    <w:rsid w:val="005B1577"/>
    <w:rsid w:val="005B2109"/>
    <w:rsid w:val="005B276B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F94"/>
    <w:rsid w:val="005E32BB"/>
    <w:rsid w:val="005E42D0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21A8"/>
    <w:rsid w:val="00633971"/>
    <w:rsid w:val="006341C6"/>
    <w:rsid w:val="0064121E"/>
    <w:rsid w:val="00642894"/>
    <w:rsid w:val="00652B48"/>
    <w:rsid w:val="00660354"/>
    <w:rsid w:val="006606DB"/>
    <w:rsid w:val="00665B9B"/>
    <w:rsid w:val="0067616E"/>
    <w:rsid w:val="00681564"/>
    <w:rsid w:val="006833A2"/>
    <w:rsid w:val="00690725"/>
    <w:rsid w:val="00691115"/>
    <w:rsid w:val="00693606"/>
    <w:rsid w:val="00693D70"/>
    <w:rsid w:val="006975AE"/>
    <w:rsid w:val="006A0E66"/>
    <w:rsid w:val="006A32D1"/>
    <w:rsid w:val="006A3CF5"/>
    <w:rsid w:val="006B4BC6"/>
    <w:rsid w:val="006D03E2"/>
    <w:rsid w:val="006D04A8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E6B"/>
    <w:rsid w:val="00712E81"/>
    <w:rsid w:val="00715590"/>
    <w:rsid w:val="0072235E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2C2E"/>
    <w:rsid w:val="007814A8"/>
    <w:rsid w:val="00781A62"/>
    <w:rsid w:val="00781F2F"/>
    <w:rsid w:val="00783C0E"/>
    <w:rsid w:val="007861B8"/>
    <w:rsid w:val="00787383"/>
    <w:rsid w:val="00787EC4"/>
    <w:rsid w:val="00791B51"/>
    <w:rsid w:val="00795AD1"/>
    <w:rsid w:val="007A143C"/>
    <w:rsid w:val="007B5456"/>
    <w:rsid w:val="007B5F65"/>
    <w:rsid w:val="007C767B"/>
    <w:rsid w:val="007D3C7C"/>
    <w:rsid w:val="007D687A"/>
    <w:rsid w:val="007E1BA0"/>
    <w:rsid w:val="007F0ABB"/>
    <w:rsid w:val="007F2297"/>
    <w:rsid w:val="007F55EC"/>
    <w:rsid w:val="007F6574"/>
    <w:rsid w:val="007F7100"/>
    <w:rsid w:val="00831057"/>
    <w:rsid w:val="00837EF8"/>
    <w:rsid w:val="0084119C"/>
    <w:rsid w:val="00845294"/>
    <w:rsid w:val="00850CD4"/>
    <w:rsid w:val="00854A49"/>
    <w:rsid w:val="008578D0"/>
    <w:rsid w:val="008624DE"/>
    <w:rsid w:val="008634EB"/>
    <w:rsid w:val="00866945"/>
    <w:rsid w:val="00876BD5"/>
    <w:rsid w:val="00881B83"/>
    <w:rsid w:val="00897C84"/>
    <w:rsid w:val="008A06BE"/>
    <w:rsid w:val="008A56FD"/>
    <w:rsid w:val="008A58D0"/>
    <w:rsid w:val="008B22D1"/>
    <w:rsid w:val="008D3018"/>
    <w:rsid w:val="008D3DA6"/>
    <w:rsid w:val="008D5DA3"/>
    <w:rsid w:val="008E2B05"/>
    <w:rsid w:val="008E70F7"/>
    <w:rsid w:val="008F1D3B"/>
    <w:rsid w:val="008F7444"/>
    <w:rsid w:val="008F7A15"/>
    <w:rsid w:val="0091321C"/>
    <w:rsid w:val="00913788"/>
    <w:rsid w:val="0091399A"/>
    <w:rsid w:val="00915164"/>
    <w:rsid w:val="00916A7C"/>
    <w:rsid w:val="00922D75"/>
    <w:rsid w:val="00925648"/>
    <w:rsid w:val="00926791"/>
    <w:rsid w:val="0093661C"/>
    <w:rsid w:val="00936817"/>
    <w:rsid w:val="00940736"/>
    <w:rsid w:val="00941253"/>
    <w:rsid w:val="00945DEE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3AF1"/>
    <w:rsid w:val="009C6C77"/>
    <w:rsid w:val="009D5E48"/>
    <w:rsid w:val="009D6D9F"/>
    <w:rsid w:val="009E0B41"/>
    <w:rsid w:val="009E1910"/>
    <w:rsid w:val="009E5DBA"/>
    <w:rsid w:val="009F03FB"/>
    <w:rsid w:val="009F6047"/>
    <w:rsid w:val="00A03D2A"/>
    <w:rsid w:val="00A10ACE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2F6C"/>
    <w:rsid w:val="00A97953"/>
    <w:rsid w:val="00AA574E"/>
    <w:rsid w:val="00AD0CB0"/>
    <w:rsid w:val="00AD324E"/>
    <w:rsid w:val="00AD5B51"/>
    <w:rsid w:val="00AD7B78"/>
    <w:rsid w:val="00AF4118"/>
    <w:rsid w:val="00B00077"/>
    <w:rsid w:val="00B03107"/>
    <w:rsid w:val="00B038B9"/>
    <w:rsid w:val="00B10820"/>
    <w:rsid w:val="00B16E03"/>
    <w:rsid w:val="00B1749C"/>
    <w:rsid w:val="00B30214"/>
    <w:rsid w:val="00B3526C"/>
    <w:rsid w:val="00B376E0"/>
    <w:rsid w:val="00B43DA4"/>
    <w:rsid w:val="00B44A67"/>
    <w:rsid w:val="00B45C31"/>
    <w:rsid w:val="00B47534"/>
    <w:rsid w:val="00B50B89"/>
    <w:rsid w:val="00B51BAC"/>
    <w:rsid w:val="00B52AFB"/>
    <w:rsid w:val="00B5557E"/>
    <w:rsid w:val="00B55C9A"/>
    <w:rsid w:val="00B63284"/>
    <w:rsid w:val="00B75CE0"/>
    <w:rsid w:val="00B84B54"/>
    <w:rsid w:val="00B92B0A"/>
    <w:rsid w:val="00B92C7D"/>
    <w:rsid w:val="00B93BB2"/>
    <w:rsid w:val="00B9697B"/>
    <w:rsid w:val="00BA46C7"/>
    <w:rsid w:val="00BA4CBD"/>
    <w:rsid w:val="00BA4DA4"/>
    <w:rsid w:val="00BB6D15"/>
    <w:rsid w:val="00BB7B45"/>
    <w:rsid w:val="00BC137E"/>
    <w:rsid w:val="00BC2889"/>
    <w:rsid w:val="00BC2E5F"/>
    <w:rsid w:val="00BC3C3C"/>
    <w:rsid w:val="00BC481E"/>
    <w:rsid w:val="00BC5AF6"/>
    <w:rsid w:val="00BD3369"/>
    <w:rsid w:val="00BD3E51"/>
    <w:rsid w:val="00BD7442"/>
    <w:rsid w:val="00BE3E87"/>
    <w:rsid w:val="00BF0A84"/>
    <w:rsid w:val="00BF260B"/>
    <w:rsid w:val="00BF4326"/>
    <w:rsid w:val="00C03706"/>
    <w:rsid w:val="00C03F46"/>
    <w:rsid w:val="00C159BC"/>
    <w:rsid w:val="00C15A54"/>
    <w:rsid w:val="00C215D2"/>
    <w:rsid w:val="00C2214E"/>
    <w:rsid w:val="00C247CD"/>
    <w:rsid w:val="00C2519B"/>
    <w:rsid w:val="00C278EB"/>
    <w:rsid w:val="00C37364"/>
    <w:rsid w:val="00C3782E"/>
    <w:rsid w:val="00C404D1"/>
    <w:rsid w:val="00C42176"/>
    <w:rsid w:val="00C42344"/>
    <w:rsid w:val="00C505EB"/>
    <w:rsid w:val="00C51C6A"/>
    <w:rsid w:val="00C52914"/>
    <w:rsid w:val="00C5346D"/>
    <w:rsid w:val="00C5419A"/>
    <w:rsid w:val="00C5567D"/>
    <w:rsid w:val="00C63F06"/>
    <w:rsid w:val="00C6590B"/>
    <w:rsid w:val="00C7131F"/>
    <w:rsid w:val="00C76753"/>
    <w:rsid w:val="00C8586A"/>
    <w:rsid w:val="00CA2B4F"/>
    <w:rsid w:val="00CA5DB0"/>
    <w:rsid w:val="00CB11FE"/>
    <w:rsid w:val="00CB3550"/>
    <w:rsid w:val="00CC084E"/>
    <w:rsid w:val="00CC58ED"/>
    <w:rsid w:val="00CE19BA"/>
    <w:rsid w:val="00CF0DAB"/>
    <w:rsid w:val="00D0135E"/>
    <w:rsid w:val="00D1200F"/>
    <w:rsid w:val="00D145EC"/>
    <w:rsid w:val="00D14CE3"/>
    <w:rsid w:val="00D33329"/>
    <w:rsid w:val="00D33508"/>
    <w:rsid w:val="00D355FB"/>
    <w:rsid w:val="00D43C0B"/>
    <w:rsid w:val="00D44A74"/>
    <w:rsid w:val="00D57CD2"/>
    <w:rsid w:val="00D57E66"/>
    <w:rsid w:val="00D6429C"/>
    <w:rsid w:val="00D73350"/>
    <w:rsid w:val="00D82231"/>
    <w:rsid w:val="00D8756E"/>
    <w:rsid w:val="00D938DD"/>
    <w:rsid w:val="00D95EAB"/>
    <w:rsid w:val="00D974EA"/>
    <w:rsid w:val="00D97FCC"/>
    <w:rsid w:val="00DA0D0F"/>
    <w:rsid w:val="00DA29AC"/>
    <w:rsid w:val="00DA329A"/>
    <w:rsid w:val="00DB521B"/>
    <w:rsid w:val="00DC0F52"/>
    <w:rsid w:val="00DC4726"/>
    <w:rsid w:val="00DD0AAB"/>
    <w:rsid w:val="00DD1A70"/>
    <w:rsid w:val="00DD3C66"/>
    <w:rsid w:val="00DD40D2"/>
    <w:rsid w:val="00DD766D"/>
    <w:rsid w:val="00DE5BBF"/>
    <w:rsid w:val="00DF01BE"/>
    <w:rsid w:val="00E013A9"/>
    <w:rsid w:val="00E03A99"/>
    <w:rsid w:val="00E041CD"/>
    <w:rsid w:val="00E06534"/>
    <w:rsid w:val="00E126A5"/>
    <w:rsid w:val="00E1463F"/>
    <w:rsid w:val="00E24891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64B6"/>
    <w:rsid w:val="00E935E1"/>
    <w:rsid w:val="00EA662E"/>
    <w:rsid w:val="00EB5D2F"/>
    <w:rsid w:val="00EB71DC"/>
    <w:rsid w:val="00EC0ED7"/>
    <w:rsid w:val="00EC10EC"/>
    <w:rsid w:val="00EC456C"/>
    <w:rsid w:val="00EC4C2F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2D16"/>
    <w:rsid w:val="00F43120"/>
    <w:rsid w:val="00F444BD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9596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6321A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321A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321A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6321A8"/>
    <w:rPr>
      <w:rFonts w:ascii="Arial" w:hAnsi="Arial"/>
      <w:b/>
      <w:bCs/>
    </w:rPr>
  </w:style>
  <w:style w:type="character" w:customStyle="1" w:styleId="NOZchn">
    <w:name w:val="NO Zchn"/>
    <w:link w:val="NO"/>
    <w:qFormat/>
    <w:rsid w:val="006321A8"/>
  </w:style>
  <w:style w:type="character" w:styleId="Hyperlink">
    <w:name w:val="Hyperlink"/>
    <w:basedOn w:val="DefaultParagraphFont"/>
    <w:rsid w:val="006D04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04A8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711E6B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3459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ama@docomolab-eur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DCM</cp:lastModifiedBy>
  <cp:revision>4</cp:revision>
  <cp:lastPrinted>2001-04-23T09:30:00Z</cp:lastPrinted>
  <dcterms:created xsi:type="dcterms:W3CDTF">2024-09-03T10:34:00Z</dcterms:created>
  <dcterms:modified xsi:type="dcterms:W3CDTF">2024-09-03T11:47:00Z</dcterms:modified>
</cp:coreProperties>
</file>